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67" w:rsidRPr="000A4F2A" w:rsidRDefault="00492767" w:rsidP="00CE56BC">
      <w:pPr>
        <w:rPr>
          <w:b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0A4F2A">
        <w:rPr>
          <w:b/>
        </w:rPr>
        <w:t xml:space="preserve">АДМИНИСТРАЦИЯ </w:t>
      </w:r>
    </w:p>
    <w:p w:rsidR="00492767" w:rsidRPr="000A4F2A" w:rsidRDefault="00492767" w:rsidP="00BC6AAD">
      <w:pPr>
        <w:jc w:val="center"/>
        <w:rPr>
          <w:b/>
        </w:rPr>
      </w:pPr>
      <w:r>
        <w:rPr>
          <w:b/>
        </w:rPr>
        <w:t>ВЕНГЕРОВСКОГО</w:t>
      </w:r>
      <w:r w:rsidRPr="000A4F2A">
        <w:rPr>
          <w:b/>
        </w:rPr>
        <w:t xml:space="preserve"> СЕЛЬСОВЕТА</w:t>
      </w:r>
    </w:p>
    <w:p w:rsidR="00492767" w:rsidRPr="000A4F2A" w:rsidRDefault="00492767" w:rsidP="00BC6AAD">
      <w:pPr>
        <w:jc w:val="center"/>
        <w:rPr>
          <w:b/>
        </w:rPr>
      </w:pPr>
      <w:r w:rsidRPr="000A4F2A">
        <w:rPr>
          <w:b/>
        </w:rPr>
        <w:t xml:space="preserve"> ВЕНГЕРОВСКОГО РАЙОНА НОВОСИБИРСКОЙ ОБЛАСТИ</w:t>
      </w:r>
    </w:p>
    <w:p w:rsidR="00492767" w:rsidRPr="000A4F2A" w:rsidRDefault="00492767" w:rsidP="00BC6AAD">
      <w:pPr>
        <w:jc w:val="center"/>
      </w:pPr>
    </w:p>
    <w:p w:rsidR="00492767" w:rsidRPr="000A4F2A" w:rsidRDefault="00492767" w:rsidP="00BC6AAD">
      <w:pPr>
        <w:jc w:val="center"/>
        <w:rPr>
          <w:b/>
        </w:rPr>
      </w:pPr>
      <w:r w:rsidRPr="000A4F2A">
        <w:rPr>
          <w:b/>
        </w:rPr>
        <w:t>ПОСТАНОВЛЕНИЕ</w:t>
      </w:r>
    </w:p>
    <w:p w:rsidR="00492767" w:rsidRPr="000A4F2A" w:rsidRDefault="00492767" w:rsidP="00BC6AAD">
      <w:pPr>
        <w:jc w:val="center"/>
      </w:pPr>
    </w:p>
    <w:p w:rsidR="00492767" w:rsidRPr="000A4F2A" w:rsidRDefault="00492767" w:rsidP="00BC6AAD">
      <w:pPr>
        <w:jc w:val="center"/>
      </w:pPr>
    </w:p>
    <w:p w:rsidR="00492767" w:rsidRPr="000A4F2A" w:rsidRDefault="00492767" w:rsidP="00BC6AAD">
      <w:pPr>
        <w:jc w:val="both"/>
      </w:pPr>
      <w:r>
        <w:t>05.06.2018</w:t>
      </w:r>
      <w:r w:rsidRPr="000A4F2A">
        <w:t xml:space="preserve">                          </w:t>
      </w:r>
      <w:r>
        <w:t xml:space="preserve">                </w:t>
      </w:r>
      <w:r w:rsidRPr="000A4F2A">
        <w:t xml:space="preserve"> с. </w:t>
      </w:r>
      <w:r>
        <w:t>Венгерово</w:t>
      </w:r>
      <w:r w:rsidRPr="000A4F2A">
        <w:t xml:space="preserve">                                          № </w:t>
      </w:r>
      <w:r>
        <w:t>83</w:t>
      </w:r>
    </w:p>
    <w:p w:rsidR="00492767" w:rsidRPr="000A4F2A" w:rsidRDefault="00492767" w:rsidP="00BC6AAD">
      <w:pPr>
        <w:jc w:val="both"/>
      </w:pPr>
    </w:p>
    <w:p w:rsidR="00492767" w:rsidRPr="000A4F2A" w:rsidRDefault="00492767" w:rsidP="00BC6AAD">
      <w:pPr>
        <w:jc w:val="center"/>
        <w:rPr>
          <w:bCs/>
        </w:rPr>
      </w:pPr>
      <w:r w:rsidRPr="000A4F2A">
        <w:t xml:space="preserve">Об утверждении административного регламента </w:t>
      </w:r>
      <w:r w:rsidRPr="000A4F2A">
        <w:rPr>
          <w:bCs/>
        </w:rPr>
        <w:t xml:space="preserve">предоставления муниципальной услуги по </w:t>
      </w:r>
      <w:r w:rsidRPr="000A4F2A">
        <w:t xml:space="preserve">переводу жилого помещения в нежилое помещение </w:t>
      </w:r>
    </w:p>
    <w:p w:rsidR="00492767" w:rsidRPr="000A4F2A" w:rsidRDefault="00492767" w:rsidP="00BC6AAD">
      <w:pPr>
        <w:jc w:val="center"/>
        <w:rPr>
          <w:b/>
        </w:rPr>
      </w:pPr>
    </w:p>
    <w:p w:rsidR="00492767" w:rsidRPr="000A4F2A" w:rsidRDefault="00492767" w:rsidP="00BC6AAD">
      <w:pPr>
        <w:jc w:val="center"/>
        <w:rPr>
          <w:b/>
        </w:rPr>
      </w:pPr>
    </w:p>
    <w:p w:rsidR="00492767" w:rsidRPr="000A4F2A" w:rsidRDefault="00492767" w:rsidP="00BC6AAD">
      <w:pPr>
        <w:tabs>
          <w:tab w:val="left" w:pos="284"/>
        </w:tabs>
        <w:ind w:right="-1" w:firstLine="567"/>
        <w:jc w:val="both"/>
      </w:pPr>
      <w:r w:rsidRPr="000A4F2A">
        <w:t>Руководствуясь Федеральным Законом от 27.07.2010 года № 210-ФЗ «Об о</w:t>
      </w:r>
      <w:r w:rsidRPr="000A4F2A">
        <w:t>р</w:t>
      </w:r>
      <w:r w:rsidRPr="000A4F2A">
        <w:t>ганизации предоставления государственных и муниципальных услуг», Федерал</w:t>
      </w:r>
      <w:r w:rsidRPr="000A4F2A">
        <w:t>ь</w:t>
      </w:r>
      <w:r w:rsidRPr="000A4F2A">
        <w:t xml:space="preserve">ным законом от 06.10. 2003 года № 131-ФЗ «Об общих принципах организации местного самоуправления в Российской Федерации»,  администрация </w:t>
      </w:r>
      <w:r>
        <w:t>Венгеро</w:t>
      </w:r>
      <w:r>
        <w:t>в</w:t>
      </w:r>
      <w:r>
        <w:t>ского</w:t>
      </w:r>
      <w:r w:rsidRPr="000A4F2A">
        <w:t xml:space="preserve"> сельсовета  Венгеровского района Новосибирской области</w:t>
      </w:r>
    </w:p>
    <w:p w:rsidR="00492767" w:rsidRPr="000A4F2A" w:rsidRDefault="00492767" w:rsidP="004F561E">
      <w:pPr>
        <w:jc w:val="center"/>
      </w:pPr>
      <w:r w:rsidRPr="000A4F2A">
        <w:t>ПОСТАНОВЛЯЕТ:</w:t>
      </w:r>
    </w:p>
    <w:p w:rsidR="00492767" w:rsidRDefault="00492767" w:rsidP="00BC6AAD">
      <w:pPr>
        <w:ind w:firstLine="567"/>
        <w:jc w:val="both"/>
      </w:pPr>
      <w:r w:rsidRPr="000A4F2A">
        <w:t>1. Утвердить административный регламент</w:t>
      </w:r>
      <w:r w:rsidRPr="000A4F2A">
        <w:rPr>
          <w:bCs/>
        </w:rPr>
        <w:t xml:space="preserve"> предоставления муниципальной услуги по </w:t>
      </w:r>
      <w:r w:rsidRPr="000A4F2A">
        <w:t>переводу жилого помещения в нежилое помещение согласно прилож</w:t>
      </w:r>
      <w:r w:rsidRPr="000A4F2A">
        <w:t>е</w:t>
      </w:r>
      <w:r w:rsidRPr="000A4F2A">
        <w:t>нию.</w:t>
      </w:r>
    </w:p>
    <w:p w:rsidR="00492767" w:rsidRPr="000A4F2A" w:rsidRDefault="00492767" w:rsidP="00BC6AAD">
      <w:pPr>
        <w:ind w:firstLine="567"/>
        <w:jc w:val="both"/>
        <w:rPr>
          <w:b/>
          <w:bCs/>
        </w:rPr>
      </w:pPr>
      <w:r>
        <w:t>2. Постановление администрации Венгеровского сельсовета Венгеровского района Новосибирской области от 23.05.2012 № 52 «Об утверждении админис</w:t>
      </w:r>
      <w:r>
        <w:t>т</w:t>
      </w:r>
      <w:r>
        <w:t>ративного регламента предоставления муниципальной услуги по переводу жилого помещения в нежилое помещение» - признать утратившим силу.</w:t>
      </w:r>
    </w:p>
    <w:p w:rsidR="00492767" w:rsidRPr="000A4F2A" w:rsidRDefault="00492767" w:rsidP="00EA6130">
      <w:pPr>
        <w:ind w:firstLine="567"/>
        <w:jc w:val="both"/>
      </w:pPr>
      <w:r>
        <w:t>3</w:t>
      </w:r>
      <w:r w:rsidRPr="000A4F2A">
        <w:t>. Опубликовать настоящее постановление в газете «</w:t>
      </w:r>
      <w:r>
        <w:t>Вестник»</w:t>
      </w:r>
      <w:r w:rsidRPr="000A4F2A">
        <w:t xml:space="preserve"> </w:t>
      </w:r>
      <w:r>
        <w:t xml:space="preserve">Венгеровского </w:t>
      </w:r>
      <w:r w:rsidRPr="000A4F2A">
        <w:t>сельсовета Венгеровского района Новосибирской области» и разместить на оф</w:t>
      </w:r>
      <w:r w:rsidRPr="000A4F2A">
        <w:t>и</w:t>
      </w:r>
      <w:r w:rsidRPr="000A4F2A">
        <w:t xml:space="preserve">циальном сайте администрации </w:t>
      </w:r>
      <w:r>
        <w:t>Венгеровского</w:t>
      </w:r>
      <w:r w:rsidRPr="000A4F2A">
        <w:t xml:space="preserve"> сельсовета Венгеровского района Новосибирской области в сети Интернет.</w:t>
      </w:r>
    </w:p>
    <w:p w:rsidR="00492767" w:rsidRPr="000A4F2A" w:rsidRDefault="00492767" w:rsidP="00EA6130">
      <w:pPr>
        <w:ind w:firstLine="567"/>
        <w:jc w:val="both"/>
      </w:pPr>
      <w:r>
        <w:t>4</w:t>
      </w:r>
      <w:r w:rsidRPr="000A4F2A">
        <w:t>.</w:t>
      </w:r>
      <w:r>
        <w:t xml:space="preserve"> </w:t>
      </w:r>
      <w:r w:rsidRPr="000A4F2A">
        <w:t xml:space="preserve">Контроль за исполнением  постановления оставляю за собой. </w:t>
      </w:r>
    </w:p>
    <w:p w:rsidR="00492767" w:rsidRPr="000A4F2A" w:rsidRDefault="00492767" w:rsidP="00EA6130">
      <w:pPr>
        <w:ind w:firstLine="567"/>
        <w:jc w:val="both"/>
      </w:pPr>
      <w:r w:rsidRPr="000A4F2A">
        <w:t xml:space="preserve">       </w:t>
      </w:r>
    </w:p>
    <w:p w:rsidR="00492767" w:rsidRDefault="00492767" w:rsidP="00BC6AAD">
      <w:pPr>
        <w:ind w:firstLine="567"/>
        <w:jc w:val="both"/>
      </w:pPr>
      <w:r w:rsidRPr="000A4F2A">
        <w:t xml:space="preserve">       </w:t>
      </w:r>
    </w:p>
    <w:p w:rsidR="00492767" w:rsidRDefault="00492767" w:rsidP="00BC6AAD">
      <w:pPr>
        <w:ind w:firstLine="567"/>
        <w:jc w:val="both"/>
      </w:pPr>
    </w:p>
    <w:p w:rsidR="00492767" w:rsidRPr="000A4F2A" w:rsidRDefault="00492767" w:rsidP="00BC6AAD">
      <w:pPr>
        <w:ind w:firstLine="567"/>
        <w:jc w:val="both"/>
      </w:pPr>
    </w:p>
    <w:p w:rsidR="00492767" w:rsidRPr="000A4F2A" w:rsidRDefault="00492767" w:rsidP="00BC6AAD">
      <w:pPr>
        <w:jc w:val="both"/>
      </w:pPr>
      <w:r w:rsidRPr="000A4F2A">
        <w:t xml:space="preserve">Глава </w:t>
      </w:r>
      <w:r>
        <w:t>Венгеровского</w:t>
      </w:r>
      <w:r w:rsidRPr="000A4F2A">
        <w:t xml:space="preserve"> сельсовета </w:t>
      </w:r>
    </w:p>
    <w:p w:rsidR="00492767" w:rsidRPr="000A4F2A" w:rsidRDefault="00492767" w:rsidP="009347AA">
      <w:pPr>
        <w:tabs>
          <w:tab w:val="left" w:pos="7875"/>
        </w:tabs>
      </w:pPr>
      <w:r w:rsidRPr="000A4F2A">
        <w:t xml:space="preserve">Венгеровского  района </w:t>
      </w:r>
    </w:p>
    <w:p w:rsidR="00492767" w:rsidRPr="000A4F2A" w:rsidRDefault="00492767" w:rsidP="009347AA">
      <w:pPr>
        <w:tabs>
          <w:tab w:val="left" w:pos="7875"/>
        </w:tabs>
      </w:pPr>
      <w:r w:rsidRPr="000A4F2A">
        <w:t xml:space="preserve">Новосибирской области                                                      </w:t>
      </w:r>
      <w:r>
        <w:t xml:space="preserve">                  </w:t>
      </w:r>
      <w:r w:rsidRPr="000A4F2A">
        <w:t xml:space="preserve"> </w:t>
      </w:r>
      <w:r>
        <w:t>П.Р.Якобсон</w:t>
      </w: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77642B">
      <w:pPr>
        <w:ind w:left="5940"/>
        <w:jc w:val="right"/>
      </w:pPr>
    </w:p>
    <w:p w:rsidR="00492767" w:rsidRPr="000A4F2A" w:rsidRDefault="00492767" w:rsidP="009433F1">
      <w:r>
        <w:t xml:space="preserve">                                                                                                                     </w:t>
      </w:r>
      <w:r w:rsidRPr="000A4F2A">
        <w:t>УТВЕРЖДЕН</w:t>
      </w:r>
    </w:p>
    <w:p w:rsidR="00492767" w:rsidRPr="000A4F2A" w:rsidRDefault="00492767" w:rsidP="0077642B">
      <w:pPr>
        <w:ind w:left="5940"/>
        <w:jc w:val="right"/>
      </w:pPr>
      <w:r w:rsidRPr="000A4F2A">
        <w:t xml:space="preserve">Постановлением администрации </w:t>
      </w:r>
      <w:r>
        <w:t>Венгеровского</w:t>
      </w:r>
      <w:r w:rsidRPr="000A4F2A">
        <w:t xml:space="preserve"> сельсовета Ве</w:t>
      </w:r>
      <w:r w:rsidRPr="000A4F2A">
        <w:t>н</w:t>
      </w:r>
      <w:r w:rsidRPr="000A4F2A">
        <w:t>геровского района Новосиби</w:t>
      </w:r>
      <w:r w:rsidRPr="000A4F2A">
        <w:t>р</w:t>
      </w:r>
      <w:r w:rsidRPr="000A4F2A">
        <w:t>ской области</w:t>
      </w:r>
    </w:p>
    <w:p w:rsidR="00492767" w:rsidRPr="000A4F2A" w:rsidRDefault="00492767" w:rsidP="00DB6DCE">
      <w:pPr>
        <w:jc w:val="right"/>
      </w:pPr>
      <w:r w:rsidRPr="000A4F2A">
        <w:t xml:space="preserve">от </w:t>
      </w:r>
      <w:r>
        <w:t>05.06.2018</w:t>
      </w:r>
      <w:r w:rsidRPr="000A4F2A">
        <w:t xml:space="preserve"> № </w:t>
      </w:r>
      <w:r>
        <w:t>83</w:t>
      </w:r>
    </w:p>
    <w:p w:rsidR="00492767" w:rsidRPr="000A4F2A" w:rsidRDefault="00492767">
      <w:pPr>
        <w:jc w:val="both"/>
      </w:pPr>
    </w:p>
    <w:p w:rsidR="00492767" w:rsidRPr="000A4F2A" w:rsidRDefault="00492767" w:rsidP="00342047">
      <w:pPr>
        <w:jc w:val="center"/>
        <w:rPr>
          <w:b/>
          <w:bCs/>
        </w:rPr>
      </w:pPr>
      <w:r w:rsidRPr="000A4F2A">
        <w:rPr>
          <w:b/>
          <w:bCs/>
        </w:rPr>
        <w:t>АДМИНИСТРАТИВНЫЙ</w:t>
      </w:r>
      <w:r w:rsidRPr="000A4F2A">
        <w:t xml:space="preserve"> </w:t>
      </w:r>
      <w:r w:rsidRPr="000A4F2A">
        <w:rPr>
          <w:b/>
          <w:bCs/>
        </w:rPr>
        <w:t>РЕГЛАМЕНТ</w:t>
      </w:r>
    </w:p>
    <w:p w:rsidR="00492767" w:rsidRPr="000A4F2A" w:rsidRDefault="00492767" w:rsidP="00342047">
      <w:pPr>
        <w:jc w:val="center"/>
        <w:rPr>
          <w:b/>
          <w:bCs/>
        </w:rPr>
      </w:pPr>
      <w:r w:rsidRPr="000A4F2A">
        <w:rPr>
          <w:b/>
          <w:bCs/>
        </w:rPr>
        <w:t xml:space="preserve">предоставления муниципальной услуги  </w:t>
      </w:r>
    </w:p>
    <w:p w:rsidR="00492767" w:rsidRPr="000A4F2A" w:rsidRDefault="00492767">
      <w:pPr>
        <w:jc w:val="center"/>
        <w:rPr>
          <w:b/>
        </w:rPr>
      </w:pPr>
      <w:r w:rsidRPr="000A4F2A">
        <w:rPr>
          <w:b/>
          <w:bCs/>
        </w:rPr>
        <w:t xml:space="preserve">по </w:t>
      </w:r>
      <w:r w:rsidRPr="000A4F2A">
        <w:rPr>
          <w:b/>
        </w:rPr>
        <w:t xml:space="preserve">переводу жилого помещения в нежилое помещение </w:t>
      </w:r>
    </w:p>
    <w:p w:rsidR="00492767" w:rsidRPr="000A4F2A" w:rsidRDefault="00492767">
      <w:pPr>
        <w:jc w:val="center"/>
      </w:pPr>
    </w:p>
    <w:p w:rsidR="00492767" w:rsidRPr="000A4F2A" w:rsidRDefault="00492767">
      <w:pPr>
        <w:jc w:val="center"/>
      </w:pPr>
      <w:r w:rsidRPr="000A4F2A">
        <w:t>1. Общие положения</w:t>
      </w:r>
    </w:p>
    <w:p w:rsidR="00492767" w:rsidRPr="000A4F2A" w:rsidRDefault="00492767">
      <w:pPr>
        <w:jc w:val="center"/>
      </w:pPr>
    </w:p>
    <w:p w:rsidR="00492767" w:rsidRPr="000A4F2A" w:rsidRDefault="00492767" w:rsidP="0099547F">
      <w:pPr>
        <w:ind w:firstLine="567"/>
        <w:jc w:val="both"/>
      </w:pPr>
      <w:r w:rsidRPr="000A4F2A">
        <w:t xml:space="preserve">1.1. Административный регламент предоставления муниципальной услуги </w:t>
      </w:r>
      <w:r w:rsidRPr="000A4F2A">
        <w:rPr>
          <w:bCs/>
        </w:rPr>
        <w:t xml:space="preserve">по </w:t>
      </w:r>
      <w:r w:rsidRPr="000A4F2A">
        <w:t>переводу жилого помещения в нежилое помещение (далее – муниципальная усл</w:t>
      </w:r>
      <w:r w:rsidRPr="000A4F2A">
        <w:t>у</w:t>
      </w:r>
      <w:r w:rsidRPr="000A4F2A">
        <w:t>га) устанавливает сроки и последовательность административных процедур (де</w:t>
      </w:r>
      <w:r w:rsidRPr="000A4F2A">
        <w:t>й</w:t>
      </w:r>
      <w:r w:rsidRPr="000A4F2A">
        <w:t>ствий) при предоставлении муниципальной услуги, а также порядок взаимодейс</w:t>
      </w:r>
      <w:r w:rsidRPr="000A4F2A">
        <w:t>т</w:t>
      </w:r>
      <w:r w:rsidRPr="000A4F2A">
        <w:t xml:space="preserve">вия между </w:t>
      </w:r>
      <w:r>
        <w:t>а</w:t>
      </w:r>
      <w:r w:rsidRPr="000A4F2A">
        <w:t xml:space="preserve">дминистрацией </w:t>
      </w:r>
      <w:r>
        <w:t>Венгеровского</w:t>
      </w:r>
      <w:r w:rsidRPr="000A4F2A">
        <w:t xml:space="preserve"> сельсовета Венгеровского района Н</w:t>
      </w:r>
      <w:r w:rsidRPr="000A4F2A">
        <w:t>о</w:t>
      </w:r>
      <w:r w:rsidRPr="000A4F2A">
        <w:t>восибирской области (далее – Администрация муниципального образования), специалистами, предоставляющими муниципальную услугу, и физическими л</w:t>
      </w:r>
      <w:r w:rsidRPr="000A4F2A">
        <w:t>и</w:t>
      </w:r>
      <w:r w:rsidRPr="000A4F2A">
        <w:t>цами – получателями муниципальной услуги, а также организациями, участву</w:t>
      </w:r>
      <w:r w:rsidRPr="000A4F2A">
        <w:t>ю</w:t>
      </w:r>
      <w:r w:rsidRPr="000A4F2A">
        <w:t>щими в процессе предоставления муниципальной услуги.</w:t>
      </w:r>
    </w:p>
    <w:p w:rsidR="00492767" w:rsidRPr="000A4F2A" w:rsidRDefault="00492767" w:rsidP="0099547F">
      <w:pPr>
        <w:ind w:firstLine="567"/>
        <w:jc w:val="both"/>
      </w:pPr>
      <w:r w:rsidRPr="000A4F2A">
        <w:t>Предоставление муниципальной услуги осуществляет Администрация мун</w:t>
      </w:r>
      <w:r w:rsidRPr="000A4F2A">
        <w:t>и</w:t>
      </w:r>
      <w:r w:rsidRPr="000A4F2A">
        <w:t>ципального образования.</w:t>
      </w:r>
    </w:p>
    <w:p w:rsidR="00492767" w:rsidRPr="000A4F2A" w:rsidRDefault="00492767" w:rsidP="0099547F">
      <w:pPr>
        <w:ind w:firstLine="567"/>
        <w:jc w:val="both"/>
      </w:pPr>
      <w:r w:rsidRPr="000A4F2A">
        <w:t>1.2. Заявителями на предоставление муниципальной услуги выступают: ф</w:t>
      </w:r>
      <w:r w:rsidRPr="000A4F2A">
        <w:t>и</w:t>
      </w:r>
      <w:r w:rsidRPr="000A4F2A">
        <w:t>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492767" w:rsidRPr="000A4F2A" w:rsidRDefault="00492767" w:rsidP="0099547F">
      <w:pPr>
        <w:ind w:firstLine="567"/>
        <w:jc w:val="both"/>
      </w:pPr>
      <w:r w:rsidRPr="000A4F2A">
        <w:t>1.3. Порядок информирования о правилах предоставлении муниципальной услуги:</w:t>
      </w:r>
    </w:p>
    <w:p w:rsidR="00492767" w:rsidRPr="000A4F2A" w:rsidRDefault="00492767" w:rsidP="0099547F">
      <w:pPr>
        <w:ind w:firstLine="567"/>
        <w:jc w:val="both"/>
        <w:rPr>
          <w:color w:val="FF0000"/>
        </w:rPr>
      </w:pPr>
      <w:r w:rsidRPr="000A4F2A">
        <w:t xml:space="preserve">1.3.1. </w:t>
      </w:r>
      <w:r w:rsidRPr="000A4F2A">
        <w:rPr>
          <w:color w:val="auto"/>
        </w:rPr>
        <w:t>Местонахождение Администрации муниципального образования, пр</w:t>
      </w:r>
      <w:r w:rsidRPr="000A4F2A">
        <w:rPr>
          <w:color w:val="auto"/>
        </w:rPr>
        <w:t>е</w:t>
      </w:r>
      <w:r w:rsidRPr="000A4F2A">
        <w:rPr>
          <w:color w:val="auto"/>
        </w:rPr>
        <w:t>доставляющего муниципальную услугу: 63224</w:t>
      </w:r>
      <w:r>
        <w:rPr>
          <w:color w:val="auto"/>
        </w:rPr>
        <w:t>1</w:t>
      </w:r>
      <w:r w:rsidRPr="000A4F2A">
        <w:rPr>
          <w:color w:val="auto"/>
        </w:rPr>
        <w:t>, Новосибирская область, Венг</w:t>
      </w:r>
      <w:r w:rsidRPr="000A4F2A">
        <w:rPr>
          <w:color w:val="auto"/>
        </w:rPr>
        <w:t>е</w:t>
      </w:r>
      <w:r w:rsidRPr="000A4F2A">
        <w:rPr>
          <w:color w:val="auto"/>
        </w:rPr>
        <w:t xml:space="preserve">ровский район, село </w:t>
      </w:r>
      <w:r>
        <w:rPr>
          <w:color w:val="auto"/>
        </w:rPr>
        <w:t>Венгерово</w:t>
      </w:r>
      <w:r w:rsidRPr="000A4F2A">
        <w:rPr>
          <w:color w:val="auto"/>
        </w:rPr>
        <w:t xml:space="preserve">, ул. </w:t>
      </w:r>
      <w:r>
        <w:rPr>
          <w:color w:val="auto"/>
        </w:rPr>
        <w:t>Ленина д.65</w:t>
      </w:r>
    </w:p>
    <w:p w:rsidR="00492767" w:rsidRPr="000A4F2A" w:rsidRDefault="00492767" w:rsidP="0099547F">
      <w:pPr>
        <w:ind w:firstLine="567"/>
        <w:jc w:val="both"/>
      </w:pPr>
      <w:r w:rsidRPr="000A4F2A">
        <w:t xml:space="preserve">1.3.2. Часы приёма заявителей: </w:t>
      </w:r>
    </w:p>
    <w:p w:rsidR="00492767" w:rsidRPr="000A4F2A" w:rsidRDefault="00492767" w:rsidP="0099547F">
      <w:pPr>
        <w:ind w:firstLine="567"/>
      </w:pPr>
      <w:r w:rsidRPr="000A4F2A">
        <w:t>- понедельник – пятница: с 9-00 до 13-00  с 14-00 до 17-00;</w:t>
      </w:r>
    </w:p>
    <w:p w:rsidR="00492767" w:rsidRPr="000A4F2A" w:rsidRDefault="00492767" w:rsidP="0099547F">
      <w:pPr>
        <w:ind w:firstLine="567"/>
        <w:jc w:val="both"/>
      </w:pPr>
      <w:r w:rsidRPr="000A4F2A">
        <w:t>- перерыв на обед: 13.00 – 14.00 часов;</w:t>
      </w:r>
    </w:p>
    <w:p w:rsidR="00492767" w:rsidRPr="000A4F2A" w:rsidRDefault="00492767" w:rsidP="004F561E">
      <w:pPr>
        <w:ind w:firstLine="567"/>
        <w:jc w:val="both"/>
      </w:pPr>
      <w:r w:rsidRPr="000A4F2A">
        <w:t>- выходные дни – суббота, воскресенье.</w:t>
      </w:r>
    </w:p>
    <w:p w:rsidR="00492767" w:rsidRPr="000A4F2A" w:rsidRDefault="00492767" w:rsidP="0099547F">
      <w:pPr>
        <w:ind w:firstLine="567"/>
        <w:jc w:val="both"/>
      </w:pPr>
      <w:r w:rsidRPr="000A4F2A">
        <w:t>1.3.3.</w:t>
      </w:r>
      <w:r w:rsidRPr="000A4F2A">
        <w:rPr>
          <w:color w:val="auto"/>
        </w:rPr>
        <w:t xml:space="preserve">Адрес официального интернет-сайта Администрации муниципального образования: </w:t>
      </w:r>
      <w:r w:rsidRPr="000A4F2A">
        <w:rPr>
          <w:color w:val="auto"/>
          <w:lang w:val="en-US"/>
        </w:rPr>
        <w:t>www</w:t>
      </w:r>
      <w:r w:rsidRPr="000A4F2A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E67AD2">
        <w:rPr>
          <w:color w:val="auto"/>
        </w:rPr>
        <w:t>.</w:t>
      </w:r>
      <w:r>
        <w:rPr>
          <w:color w:val="auto"/>
          <w:lang w:val="en-US"/>
        </w:rPr>
        <w:t>nso</w:t>
      </w:r>
      <w:r w:rsidRPr="00E67AD2">
        <w:rPr>
          <w:color w:val="auto"/>
        </w:rPr>
        <w:t>.</w:t>
      </w:r>
      <w:r>
        <w:rPr>
          <w:color w:val="auto"/>
          <w:lang w:val="en-US"/>
        </w:rPr>
        <w:t>ru</w:t>
      </w:r>
      <w:r w:rsidRPr="000A4F2A">
        <w:rPr>
          <w:color w:val="auto"/>
        </w:rPr>
        <w:t>;</w:t>
      </w:r>
    </w:p>
    <w:p w:rsidR="00492767" w:rsidRPr="000A4F2A" w:rsidRDefault="00492767">
      <w:pPr>
        <w:jc w:val="both"/>
      </w:pPr>
      <w:r w:rsidRPr="000A4F2A">
        <w:t>Информация, размещаемая на официальном интернет-сайте и информационном стенде Администрации муниципального образования, обновляется по мере ее и</w:t>
      </w:r>
      <w:r w:rsidRPr="000A4F2A">
        <w:t>з</w:t>
      </w:r>
      <w:r w:rsidRPr="000A4F2A">
        <w:t xml:space="preserve">менения. </w:t>
      </w:r>
    </w:p>
    <w:p w:rsidR="00492767" w:rsidRPr="000A4F2A" w:rsidRDefault="00492767" w:rsidP="0095353F">
      <w:pPr>
        <w:ind w:firstLine="567"/>
        <w:jc w:val="both"/>
      </w:pPr>
      <w:r w:rsidRPr="000A4F2A">
        <w:t>1.3.4. Информация по вопросам предоставления муниципальной услуги пр</w:t>
      </w:r>
      <w:r w:rsidRPr="000A4F2A">
        <w:t>е</w:t>
      </w:r>
      <w:r w:rsidRPr="000A4F2A">
        <w:t>доставляется:</w:t>
      </w:r>
    </w:p>
    <w:p w:rsidR="00492767" w:rsidRPr="000A4F2A" w:rsidRDefault="00492767" w:rsidP="0095353F">
      <w:pPr>
        <w:ind w:firstLine="567"/>
        <w:jc w:val="both"/>
      </w:pPr>
      <w:r w:rsidRPr="000A4F2A">
        <w:t>- в  Администрации муниципального образования:</w:t>
      </w:r>
    </w:p>
    <w:p w:rsidR="00492767" w:rsidRPr="000A4F2A" w:rsidRDefault="00492767" w:rsidP="0095353F">
      <w:pPr>
        <w:ind w:firstLine="567"/>
        <w:jc w:val="both"/>
      </w:pPr>
      <w:r w:rsidRPr="000A4F2A">
        <w:t>- посредством размещения на информационном стенде и официальном сайте Администрации муниципального образования в сети Интернет, электронного и</w:t>
      </w:r>
      <w:r w:rsidRPr="000A4F2A">
        <w:t>н</w:t>
      </w:r>
      <w:r w:rsidRPr="000A4F2A">
        <w:t>формирования;</w:t>
      </w:r>
    </w:p>
    <w:p w:rsidR="00492767" w:rsidRPr="000A4F2A" w:rsidRDefault="00492767" w:rsidP="0095353F">
      <w:pPr>
        <w:ind w:firstLine="567"/>
        <w:jc w:val="both"/>
      </w:pPr>
      <w:r w:rsidRPr="000A4F2A">
        <w:t xml:space="preserve">- с использованием средств телефонной, почтовой связи.  </w:t>
      </w:r>
    </w:p>
    <w:p w:rsidR="00492767" w:rsidRPr="000A4F2A" w:rsidRDefault="00492767" w:rsidP="0095353F">
      <w:pPr>
        <w:ind w:firstLine="567"/>
        <w:jc w:val="both"/>
      </w:pPr>
      <w:r w:rsidRPr="000A4F2A">
        <w:t>Для получения информации о муниципальной услуге, порядке предоставл</w:t>
      </w:r>
      <w:r w:rsidRPr="000A4F2A">
        <w:t>е</w:t>
      </w:r>
      <w:r w:rsidRPr="000A4F2A">
        <w:t>ния, ходе предоставления муниципальной услуги заявители вправе обращаться:</w:t>
      </w:r>
    </w:p>
    <w:p w:rsidR="00492767" w:rsidRPr="000A4F2A" w:rsidRDefault="00492767" w:rsidP="008D6948">
      <w:pPr>
        <w:ind w:firstLine="567"/>
        <w:jc w:val="both"/>
      </w:pPr>
      <w:r w:rsidRPr="000A4F2A">
        <w:t>- в устной форме лично или по телефону:</w:t>
      </w:r>
    </w:p>
    <w:p w:rsidR="00492767" w:rsidRPr="000A4F2A" w:rsidRDefault="00492767" w:rsidP="008D6948">
      <w:pPr>
        <w:ind w:firstLine="567"/>
        <w:jc w:val="both"/>
      </w:pPr>
      <w:r w:rsidRPr="000A4F2A">
        <w:t>- к специалистам Администрации муниципального образования, участву</w:t>
      </w:r>
      <w:r w:rsidRPr="000A4F2A">
        <w:t>ю</w:t>
      </w:r>
      <w:r w:rsidRPr="000A4F2A">
        <w:t>щих в предоставлении муниципальной услуги;</w:t>
      </w:r>
    </w:p>
    <w:p w:rsidR="00492767" w:rsidRPr="000A4F2A" w:rsidRDefault="00492767" w:rsidP="008D6948">
      <w:pPr>
        <w:ind w:firstLine="567"/>
        <w:jc w:val="both"/>
      </w:pPr>
      <w:r w:rsidRPr="000A4F2A">
        <w:t>- в письменной форме почтой;</w:t>
      </w:r>
    </w:p>
    <w:p w:rsidR="00492767" w:rsidRPr="000A4F2A" w:rsidRDefault="00492767" w:rsidP="008D6948">
      <w:pPr>
        <w:ind w:firstLine="567"/>
        <w:jc w:val="both"/>
      </w:pPr>
      <w:r w:rsidRPr="000A4F2A">
        <w:t>- посредством электронной почты;</w:t>
      </w:r>
    </w:p>
    <w:p w:rsidR="00492767" w:rsidRPr="000A4F2A" w:rsidRDefault="00492767" w:rsidP="008D6948">
      <w:pPr>
        <w:ind w:firstLine="567"/>
        <w:jc w:val="both"/>
      </w:pPr>
      <w:r w:rsidRPr="000A4F2A">
        <w:t>Информирование проводится в двух формах: устное и письменное.</w:t>
      </w:r>
    </w:p>
    <w:p w:rsidR="00492767" w:rsidRPr="000A4F2A" w:rsidRDefault="00492767" w:rsidP="008D6948">
      <w:pPr>
        <w:ind w:firstLine="567"/>
        <w:jc w:val="both"/>
      </w:pPr>
      <w:r w:rsidRPr="000A4F2A">
        <w:t>При ответах на телефонные звонки и обращения заявителей лично специал</w:t>
      </w:r>
      <w:r w:rsidRPr="000A4F2A">
        <w:t>и</w:t>
      </w:r>
      <w:r w:rsidRPr="000A4F2A">
        <w:t>сты устно информируют обратившихся по интересующим их вопросам. Ответ на телефонный звонок должен начинаться с информации о наименовании муниц</w:t>
      </w:r>
      <w:r w:rsidRPr="000A4F2A">
        <w:t>и</w:t>
      </w:r>
      <w:r w:rsidRPr="000A4F2A">
        <w:t>пального образования, в который поступил звонок, и фамилии специалиста, пр</w:t>
      </w:r>
      <w:r w:rsidRPr="000A4F2A">
        <w:t>и</w:t>
      </w:r>
      <w:r w:rsidRPr="000A4F2A">
        <w:t>нявшего телефонный звонок.</w:t>
      </w:r>
    </w:p>
    <w:p w:rsidR="00492767" w:rsidRPr="000A4F2A" w:rsidRDefault="00492767" w:rsidP="008D6948">
      <w:pPr>
        <w:ind w:firstLine="567"/>
        <w:jc w:val="both"/>
      </w:pPr>
      <w:r w:rsidRPr="000A4F2A">
        <w:t>Устное информирование обратившегося лица осуществляется специалистом не более 10 минут.</w:t>
      </w:r>
    </w:p>
    <w:p w:rsidR="00492767" w:rsidRPr="000A4F2A" w:rsidRDefault="00492767" w:rsidP="008D6948">
      <w:pPr>
        <w:ind w:firstLine="567"/>
        <w:jc w:val="both"/>
      </w:pPr>
      <w:r w:rsidRPr="000A4F2A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</w:t>
      </w:r>
      <w:r w:rsidRPr="000A4F2A">
        <w:t>н</w:t>
      </w:r>
      <w:r w:rsidRPr="000A4F2A">
        <w:t>формирования;</w:t>
      </w:r>
    </w:p>
    <w:p w:rsidR="00492767" w:rsidRPr="000A4F2A" w:rsidRDefault="00492767" w:rsidP="008D6948">
      <w:pPr>
        <w:ind w:firstLine="567"/>
        <w:jc w:val="both"/>
      </w:pPr>
      <w:r w:rsidRPr="000A4F2A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92767" w:rsidRPr="000A4F2A" w:rsidRDefault="00492767" w:rsidP="008D6948">
      <w:pPr>
        <w:ind w:firstLine="567"/>
        <w:jc w:val="both"/>
      </w:pPr>
      <w:r w:rsidRPr="000A4F2A">
        <w:t>Специалист, ответственный за рассмотрение обращения, обеспечивает об</w:t>
      </w:r>
      <w:r w:rsidRPr="000A4F2A">
        <w:t>ъ</w:t>
      </w:r>
      <w:r w:rsidRPr="000A4F2A">
        <w:t>ективное, всестороннее и своевременное рассмотрение обращения, готовит пис</w:t>
      </w:r>
      <w:r w:rsidRPr="000A4F2A">
        <w:t>ь</w:t>
      </w:r>
      <w:r w:rsidRPr="000A4F2A">
        <w:t>менный ответ по существу поставленных вопросов.</w:t>
      </w:r>
    </w:p>
    <w:p w:rsidR="00492767" w:rsidRPr="000A4F2A" w:rsidRDefault="00492767" w:rsidP="002A4552">
      <w:pPr>
        <w:ind w:firstLine="567"/>
        <w:jc w:val="both"/>
      </w:pPr>
      <w:r w:rsidRPr="000A4F2A">
        <w:t>Письменный ответ на обращение подписывается главой муниципального о</w:t>
      </w:r>
      <w:r w:rsidRPr="000A4F2A">
        <w:t>б</w:t>
      </w:r>
      <w:r w:rsidRPr="000A4F2A">
        <w:t>разования, в случае обращения в администрацию муниципального образования,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492767" w:rsidRPr="000A4F2A" w:rsidRDefault="00492767" w:rsidP="002A4552">
      <w:pPr>
        <w:tabs>
          <w:tab w:val="num" w:pos="1440"/>
        </w:tabs>
        <w:ind w:firstLine="567"/>
        <w:jc w:val="both"/>
      </w:pPr>
      <w:r w:rsidRPr="000A4F2A">
        <w:t>1.3.5.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92767" w:rsidRPr="000A4F2A" w:rsidRDefault="00492767" w:rsidP="002A4552">
      <w:pPr>
        <w:ind w:firstLine="567"/>
        <w:jc w:val="both"/>
      </w:pPr>
      <w:r w:rsidRPr="000A4F2A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0A4F2A">
        <w:t>о</w:t>
      </w:r>
      <w:r w:rsidRPr="000A4F2A">
        <w:t>димых для получения муниципальной услуги, и образцы из заполнения.</w:t>
      </w:r>
    </w:p>
    <w:p w:rsidR="00492767" w:rsidRPr="000A4F2A" w:rsidRDefault="00492767" w:rsidP="002A4552">
      <w:pPr>
        <w:ind w:firstLine="567"/>
        <w:jc w:val="both"/>
      </w:pPr>
      <w:r w:rsidRPr="000A4F2A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92767" w:rsidRPr="000A4F2A" w:rsidRDefault="00492767" w:rsidP="002A4552">
      <w:pPr>
        <w:ind w:firstLine="567"/>
        <w:jc w:val="both"/>
      </w:pPr>
      <w:r w:rsidRPr="000A4F2A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0A4F2A">
        <w:t>е</w:t>
      </w:r>
      <w:r w:rsidRPr="000A4F2A">
        <w:t>доставлении муниципальной услуги, а так же в федеральной государственной и</w:t>
      </w:r>
      <w:r w:rsidRPr="000A4F2A">
        <w:t>н</w:t>
      </w:r>
      <w:r w:rsidRPr="000A4F2A">
        <w:t>формационной системе «Единый портал государственных и муниципальных у</w:t>
      </w:r>
      <w:r w:rsidRPr="000A4F2A">
        <w:t>с</w:t>
      </w:r>
      <w:r w:rsidRPr="000A4F2A">
        <w:t>луг (функций)» (www.</w:t>
      </w:r>
      <w:r w:rsidRPr="000A4F2A">
        <w:rPr>
          <w:lang w:val="en-US"/>
        </w:rPr>
        <w:t>gosuslugi</w:t>
      </w:r>
      <w:r w:rsidRPr="000A4F2A">
        <w:t>.</w:t>
      </w:r>
      <w:r w:rsidRPr="000A4F2A">
        <w:rPr>
          <w:lang w:val="en-US"/>
        </w:rPr>
        <w:t>ru</w:t>
      </w:r>
      <w:r w:rsidRPr="000A4F2A">
        <w:t>) и обновляется по мере ее изменения.</w:t>
      </w:r>
    </w:p>
    <w:p w:rsidR="00492767" w:rsidRPr="000A4F2A" w:rsidRDefault="00492767" w:rsidP="002A4552">
      <w:pPr>
        <w:jc w:val="both"/>
      </w:pPr>
    </w:p>
    <w:p w:rsidR="00492767" w:rsidRPr="000A4F2A" w:rsidRDefault="00492767" w:rsidP="002A4552">
      <w:pPr>
        <w:jc w:val="center"/>
      </w:pPr>
      <w:r w:rsidRPr="000A4F2A">
        <w:t>2. Стандарт предоставления муниципальной услуги</w:t>
      </w:r>
    </w:p>
    <w:p w:rsidR="00492767" w:rsidRPr="000A4F2A" w:rsidRDefault="00492767" w:rsidP="002A4552">
      <w:pPr>
        <w:jc w:val="center"/>
      </w:pPr>
    </w:p>
    <w:p w:rsidR="00492767" w:rsidRPr="000A4F2A" w:rsidRDefault="00492767" w:rsidP="002A4552">
      <w:pPr>
        <w:ind w:firstLine="567"/>
        <w:jc w:val="both"/>
      </w:pPr>
      <w:r w:rsidRPr="000A4F2A">
        <w:t>2.1.Наименование муниципальной услуги:</w:t>
      </w:r>
      <w:r w:rsidRPr="000A4F2A">
        <w:rPr>
          <w:bCs/>
        </w:rPr>
        <w:t xml:space="preserve"> </w:t>
      </w:r>
      <w:r w:rsidRPr="000A4F2A">
        <w:t>перевод жилого помещения в н</w:t>
      </w:r>
      <w:r w:rsidRPr="000A4F2A">
        <w:t>е</w:t>
      </w:r>
      <w:r w:rsidRPr="000A4F2A">
        <w:t>жилое помещение.</w:t>
      </w:r>
    </w:p>
    <w:p w:rsidR="00492767" w:rsidRPr="000A4F2A" w:rsidRDefault="00492767" w:rsidP="002A4552">
      <w:pPr>
        <w:ind w:firstLine="567"/>
        <w:jc w:val="both"/>
      </w:pPr>
      <w:r w:rsidRPr="000A4F2A">
        <w:t>2.2. Предоставление муниципальной услуги осуществляет Администрация</w:t>
      </w:r>
    </w:p>
    <w:p w:rsidR="00492767" w:rsidRPr="000A4F2A" w:rsidRDefault="00492767" w:rsidP="00E25CE7">
      <w:pPr>
        <w:jc w:val="both"/>
      </w:pPr>
      <w:r w:rsidRPr="000A4F2A">
        <w:t>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0A4F2A">
        <w:t>о</w:t>
      </w:r>
      <w:r w:rsidRPr="000A4F2A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0A4F2A">
        <w:t>ч</w:t>
      </w:r>
      <w:r w:rsidRPr="000A4F2A">
        <w:t>реждения: - отсутствуют.</w:t>
      </w:r>
    </w:p>
    <w:p w:rsidR="00492767" w:rsidRPr="000A4F2A" w:rsidRDefault="00492767" w:rsidP="007440BD">
      <w:pPr>
        <w:ind w:firstLine="567"/>
        <w:jc w:val="both"/>
      </w:pPr>
      <w:r w:rsidRPr="000A4F2A">
        <w:t>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</w:t>
      </w:r>
      <w:r w:rsidRPr="000A4F2A">
        <w:t>с</w:t>
      </w:r>
      <w:r w:rsidRPr="000A4F2A">
        <w:t xml:space="preserve">ключением получения услуг, </w:t>
      </w:r>
      <w:r>
        <w:t>включенных в перечень услуг</w:t>
      </w:r>
      <w:r w:rsidRPr="000A4F2A">
        <w:t>, которые являются необходимыми и обязательными для предоставления муниципальных услуг.</w:t>
      </w:r>
    </w:p>
    <w:p w:rsidR="00492767" w:rsidRPr="000A4F2A" w:rsidRDefault="00492767" w:rsidP="007440BD">
      <w:pPr>
        <w:ind w:firstLine="567"/>
        <w:jc w:val="both"/>
      </w:pPr>
      <w:r w:rsidRPr="000A4F2A">
        <w:t>2.3. Результатом предоставления муниципальной услуги является:</w:t>
      </w:r>
    </w:p>
    <w:p w:rsidR="00492767" w:rsidRPr="000A4F2A" w:rsidRDefault="00492767" w:rsidP="007440BD">
      <w:pPr>
        <w:ind w:firstLine="567"/>
        <w:jc w:val="both"/>
      </w:pPr>
      <w:r w:rsidRPr="000A4F2A">
        <w:t>- выдача решения о переводе жилого помещения в нежилое;</w:t>
      </w:r>
    </w:p>
    <w:p w:rsidR="00492767" w:rsidRPr="000A4F2A" w:rsidRDefault="00492767" w:rsidP="007440BD">
      <w:pPr>
        <w:ind w:firstLine="567"/>
        <w:jc w:val="both"/>
      </w:pPr>
      <w:r w:rsidRPr="000A4F2A">
        <w:t>- выдача решения об отказе в переводе жилого помещения в нежилое.</w:t>
      </w:r>
    </w:p>
    <w:p w:rsidR="00492767" w:rsidRPr="000A4F2A" w:rsidRDefault="00492767" w:rsidP="007440BD">
      <w:pPr>
        <w:ind w:firstLine="567"/>
        <w:jc w:val="both"/>
      </w:pPr>
      <w:r w:rsidRPr="000A4F2A">
        <w:t>2.4. Срок  предоставления муниципальной услуги: 45   дней.</w:t>
      </w:r>
    </w:p>
    <w:p w:rsidR="00492767" w:rsidRPr="000A4F2A" w:rsidRDefault="00492767" w:rsidP="007440BD">
      <w:pPr>
        <w:tabs>
          <w:tab w:val="left" w:pos="1080"/>
        </w:tabs>
        <w:ind w:firstLine="567"/>
        <w:jc w:val="both"/>
      </w:pPr>
      <w:r w:rsidRPr="000A4F2A">
        <w:t>2.4.1 Общий срок принятия решения о предоставлении муниципальной усл</w:t>
      </w:r>
      <w:r w:rsidRPr="000A4F2A">
        <w:t>у</w:t>
      </w:r>
      <w:r w:rsidRPr="000A4F2A">
        <w:t>ги составляет 45 дней со дня представления документов в орган, осуществля</w:t>
      </w:r>
      <w:r w:rsidRPr="000A4F2A">
        <w:t>ю</w:t>
      </w:r>
      <w:r w:rsidRPr="000A4F2A">
        <w:t>щий перевод помещений.</w:t>
      </w:r>
    </w:p>
    <w:p w:rsidR="00492767" w:rsidRPr="000A4F2A" w:rsidRDefault="00492767" w:rsidP="007440BD">
      <w:pPr>
        <w:tabs>
          <w:tab w:val="left" w:pos="1080"/>
        </w:tabs>
        <w:ind w:firstLine="567"/>
        <w:jc w:val="both"/>
      </w:pPr>
      <w:r w:rsidRPr="000A4F2A">
        <w:t>2.4.2 Сроки прохождения отдельных административных процедур, необх</w:t>
      </w:r>
      <w:r w:rsidRPr="000A4F2A">
        <w:t>о</w:t>
      </w:r>
      <w:r w:rsidRPr="000A4F2A">
        <w:t>димых для предоставления муниципальной услуги, указаны в разделе 3 настоящ</w:t>
      </w:r>
      <w:r w:rsidRPr="000A4F2A">
        <w:t>е</w:t>
      </w:r>
      <w:r w:rsidRPr="000A4F2A">
        <w:t>го административного регламента.</w:t>
      </w:r>
    </w:p>
    <w:p w:rsidR="00492767" w:rsidRPr="000A4F2A" w:rsidRDefault="00492767" w:rsidP="007440BD">
      <w:pPr>
        <w:ind w:firstLine="567"/>
        <w:jc w:val="both"/>
      </w:pPr>
      <w:r w:rsidRPr="000A4F2A">
        <w:t>2.4.3. Срок выдачи (направления) заявителю документов, являющихся р</w:t>
      </w:r>
      <w:r w:rsidRPr="000A4F2A">
        <w:t>е</w:t>
      </w:r>
      <w:r w:rsidRPr="000A4F2A">
        <w:t>зультатом предоставления муниципальной услуги, составляет: 3 рабочих дня.</w:t>
      </w:r>
    </w:p>
    <w:p w:rsidR="00492767" w:rsidRPr="000A4F2A" w:rsidRDefault="00492767" w:rsidP="007440BD">
      <w:pPr>
        <w:ind w:firstLine="567"/>
        <w:jc w:val="both"/>
      </w:pPr>
      <w:r w:rsidRPr="000A4F2A">
        <w:t>2.5. Правовые основания для предоставления муниципальной услуги</w:t>
      </w:r>
    </w:p>
    <w:p w:rsidR="00492767" w:rsidRPr="000A4F2A" w:rsidRDefault="00492767" w:rsidP="007440BD">
      <w:pPr>
        <w:ind w:firstLine="567"/>
        <w:jc w:val="both"/>
      </w:pPr>
      <w:r w:rsidRPr="000A4F2A">
        <w:t>Предоставление муниципальной услуги осуществляется в соответствии с:</w:t>
      </w:r>
    </w:p>
    <w:p w:rsidR="00492767" w:rsidRPr="000A4F2A" w:rsidRDefault="00492767" w:rsidP="007440BD">
      <w:pPr>
        <w:ind w:firstLine="567"/>
        <w:jc w:val="both"/>
      </w:pPr>
      <w:r w:rsidRPr="000A4F2A">
        <w:t>- Конституцией Российской Федерации («Российская газета» 1993г № 237);</w:t>
      </w:r>
    </w:p>
    <w:p w:rsidR="00492767" w:rsidRPr="000A4F2A" w:rsidRDefault="00492767" w:rsidP="007440BD">
      <w:pPr>
        <w:ind w:firstLine="567"/>
        <w:jc w:val="both"/>
        <w:rPr>
          <w:rStyle w:val="Strong"/>
          <w:b w:val="0"/>
          <w:bCs/>
        </w:rPr>
      </w:pPr>
      <w:r w:rsidRPr="000A4F2A">
        <w:t xml:space="preserve">- Гражданским кодексом Российской Федерации от 30.11.1994 № 51-ФЗ </w:t>
      </w:r>
      <w:r w:rsidRPr="000A4F2A">
        <w:rPr>
          <w:rStyle w:val="Strong"/>
          <w:b w:val="0"/>
          <w:bCs/>
        </w:rPr>
        <w:t>(принят ГД ФС РФ 21.10.1994) (</w:t>
      </w:r>
      <w:r w:rsidRPr="000A4F2A">
        <w:t>первоначальный текст документа опубликован в изданиях «Собрание законодательства РФ», 05.12.1994, N 32, ст. 3301; «Росси</w:t>
      </w:r>
      <w:r w:rsidRPr="000A4F2A">
        <w:t>й</w:t>
      </w:r>
      <w:r w:rsidRPr="000A4F2A">
        <w:t>ская газета», N 238-239, 08.12.1994)</w:t>
      </w:r>
      <w:r w:rsidRPr="000A4F2A">
        <w:rPr>
          <w:rStyle w:val="Strong"/>
          <w:b w:val="0"/>
          <w:bCs/>
        </w:rPr>
        <w:t>;</w:t>
      </w:r>
    </w:p>
    <w:p w:rsidR="00492767" w:rsidRPr="000A4F2A" w:rsidRDefault="00492767" w:rsidP="007440BD">
      <w:pPr>
        <w:ind w:firstLine="567"/>
        <w:jc w:val="both"/>
      </w:pPr>
      <w:r w:rsidRPr="000A4F2A">
        <w:t>- Жилищным кодексом Российской Федерации от 29.12.2004№188-ФЗ (пе</w:t>
      </w:r>
      <w:r w:rsidRPr="000A4F2A">
        <w:t>р</w:t>
      </w:r>
      <w:r w:rsidRPr="000A4F2A">
        <w:t>воначальный текст документа опубликован в изданиях «Собрание законодател</w:t>
      </w:r>
      <w:r w:rsidRPr="000A4F2A">
        <w:t>ь</w:t>
      </w:r>
      <w:r w:rsidRPr="000A4F2A">
        <w:t>ства РФ», 03.01.2005, N 1 (часть 1), ст. 14; «Российская газета», N 1, 12.01.2005; «Парламентская газета», N 7-8, 15.01.2005);</w:t>
      </w:r>
    </w:p>
    <w:p w:rsidR="00492767" w:rsidRPr="000A4F2A" w:rsidRDefault="00492767" w:rsidP="007440BD">
      <w:pPr>
        <w:ind w:firstLine="567"/>
        <w:jc w:val="both"/>
      </w:pPr>
      <w:r w:rsidRPr="000A4F2A">
        <w:t>- Федеральным законом от 02.05.2006 № 59-ФЗ «О порядке рассмотрения о</w:t>
      </w:r>
      <w:r w:rsidRPr="000A4F2A">
        <w:t>б</w:t>
      </w:r>
      <w:r w:rsidRPr="000A4F2A">
        <w:t>ращений граждан Российской Федерации» (текст Федерального закона опублик</w:t>
      </w:r>
      <w:r w:rsidRPr="000A4F2A">
        <w:t>о</w:t>
      </w:r>
      <w:r w:rsidRPr="000A4F2A">
        <w:t>ван в изданиях «Собрание законодательства РФ», 2006, № 19, ст. 2060, «Росси</w:t>
      </w:r>
      <w:r w:rsidRPr="000A4F2A">
        <w:t>й</w:t>
      </w:r>
      <w:r w:rsidRPr="000A4F2A">
        <w:t>ская газета», 05.05.2006, № 95, «Парламентская газета», 11.05.2006, № 70-71);</w:t>
      </w:r>
    </w:p>
    <w:p w:rsidR="00492767" w:rsidRPr="000A4F2A" w:rsidRDefault="00492767" w:rsidP="007440BD">
      <w:pPr>
        <w:ind w:firstLine="567"/>
        <w:jc w:val="both"/>
      </w:pPr>
      <w:r w:rsidRPr="000A4F2A">
        <w:t>- Федеральным законом от 06.10.2003 №131-ФЗ «Об общих принципах орг</w:t>
      </w:r>
      <w:r w:rsidRPr="000A4F2A">
        <w:t>а</w:t>
      </w:r>
      <w:r w:rsidRPr="000A4F2A">
        <w:t>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492767" w:rsidRPr="000A4F2A" w:rsidRDefault="00492767" w:rsidP="007440BD">
      <w:pPr>
        <w:ind w:firstLine="567"/>
        <w:jc w:val="both"/>
      </w:pPr>
      <w:r w:rsidRPr="000A4F2A">
        <w:t>- Уставом муниципального образования;</w:t>
      </w:r>
    </w:p>
    <w:p w:rsidR="00492767" w:rsidRPr="000A4F2A" w:rsidRDefault="00492767" w:rsidP="007440BD">
      <w:pPr>
        <w:ind w:firstLine="567"/>
        <w:jc w:val="both"/>
      </w:pPr>
      <w:r w:rsidRPr="000A4F2A">
        <w:t>- Федеральным законом от 27.07.2010 № 210-ФЗ «Об организации предоста</w:t>
      </w:r>
      <w:r w:rsidRPr="000A4F2A">
        <w:t>в</w:t>
      </w:r>
      <w:r w:rsidRPr="000A4F2A">
        <w:t>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492767" w:rsidRPr="000A4F2A" w:rsidRDefault="00492767" w:rsidP="005E164F">
      <w:pPr>
        <w:ind w:firstLine="720"/>
        <w:jc w:val="both"/>
      </w:pPr>
      <w:r w:rsidRPr="000A4F2A"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</w:t>
      </w:r>
      <w:r w:rsidRPr="000A4F2A">
        <w:t>а</w:t>
      </w:r>
      <w:r w:rsidRPr="000A4F2A">
        <w:t>конодательства Российской Федерации» от 15 августа 2005 г. N 33 ст. 3430).</w:t>
      </w:r>
    </w:p>
    <w:p w:rsidR="00492767" w:rsidRPr="000A4F2A" w:rsidRDefault="00492767" w:rsidP="00882E53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sz w:val="28"/>
          <w:szCs w:val="28"/>
        </w:rPr>
        <w:t xml:space="preserve">2.6. </w:t>
      </w:r>
      <w:r w:rsidRPr="000A4F2A">
        <w:rPr>
          <w:color w:val="000000"/>
          <w:sz w:val="28"/>
          <w:szCs w:val="28"/>
        </w:rPr>
        <w:t xml:space="preserve"> Перечень документов, необходимых для получения муниципальной у</w:t>
      </w:r>
      <w:r w:rsidRPr="000A4F2A">
        <w:rPr>
          <w:color w:val="000000"/>
          <w:sz w:val="28"/>
          <w:szCs w:val="28"/>
        </w:rPr>
        <w:t>с</w:t>
      </w:r>
      <w:r w:rsidRPr="000A4F2A">
        <w:rPr>
          <w:color w:val="000000"/>
          <w:sz w:val="28"/>
          <w:szCs w:val="28"/>
        </w:rPr>
        <w:t>луги (предоставляемые лично заявителем):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1) заявление о переводе помещения;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2) подготовленный и оформленный в установленном порядке проект переустро</w:t>
      </w:r>
      <w:r w:rsidRPr="000A4F2A">
        <w:rPr>
          <w:color w:val="000000"/>
          <w:sz w:val="28"/>
          <w:szCs w:val="28"/>
        </w:rPr>
        <w:t>й</w:t>
      </w:r>
      <w:r w:rsidRPr="000A4F2A">
        <w:rPr>
          <w:color w:val="000000"/>
          <w:sz w:val="28"/>
          <w:szCs w:val="28"/>
        </w:rPr>
        <w:t>ства и (или) перепланировки переводимого помещения (в случае, если переус</w:t>
      </w:r>
      <w:r w:rsidRPr="000A4F2A">
        <w:rPr>
          <w:color w:val="000000"/>
          <w:sz w:val="28"/>
          <w:szCs w:val="28"/>
        </w:rPr>
        <w:t>т</w:t>
      </w:r>
      <w:r w:rsidRPr="000A4F2A">
        <w:rPr>
          <w:color w:val="000000"/>
          <w:sz w:val="28"/>
          <w:szCs w:val="28"/>
        </w:rPr>
        <w:t>ройство и (или) перепланировка требуются для обеспечения использования такого помещения в качестве жилого помещения)".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sz w:val="28"/>
          <w:szCs w:val="28"/>
        </w:rPr>
        <w:t xml:space="preserve">2.6.1. </w:t>
      </w:r>
      <w:r w:rsidRPr="000A4F2A">
        <w:rPr>
          <w:color w:val="000000"/>
          <w:sz w:val="28"/>
          <w:szCs w:val="28"/>
        </w:rPr>
        <w:t>В рамках межведомственного информационного взаимодействия, ос</w:t>
      </w:r>
      <w:r w:rsidRPr="000A4F2A">
        <w:rPr>
          <w:color w:val="000000"/>
          <w:sz w:val="28"/>
          <w:szCs w:val="28"/>
        </w:rPr>
        <w:t>у</w:t>
      </w:r>
      <w:r w:rsidRPr="000A4F2A">
        <w:rPr>
          <w:color w:val="000000"/>
          <w:sz w:val="28"/>
          <w:szCs w:val="28"/>
        </w:rPr>
        <w:t>ществляемого в порядке и сроки, установленные законодательством и муниц</w:t>
      </w:r>
      <w:r w:rsidRPr="000A4F2A">
        <w:rPr>
          <w:color w:val="000000"/>
          <w:sz w:val="28"/>
          <w:szCs w:val="28"/>
        </w:rPr>
        <w:t>и</w:t>
      </w:r>
      <w:r w:rsidRPr="000A4F2A">
        <w:rPr>
          <w:color w:val="000000"/>
          <w:sz w:val="28"/>
          <w:szCs w:val="28"/>
        </w:rPr>
        <w:t>пальными правовыми актами муниципального образования, запрашиваются сл</w:t>
      </w:r>
      <w:r w:rsidRPr="000A4F2A">
        <w:rPr>
          <w:color w:val="000000"/>
          <w:sz w:val="28"/>
          <w:szCs w:val="28"/>
        </w:rPr>
        <w:t>е</w:t>
      </w:r>
      <w:r w:rsidRPr="000A4F2A">
        <w:rPr>
          <w:color w:val="000000"/>
          <w:sz w:val="28"/>
          <w:szCs w:val="28"/>
        </w:rPr>
        <w:t>дующие документы (их копии или содержащиеся в них сведения), если заявитель не представил их по собственной инициативе: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1) правоустанавливающие документы на переводимое помещение, если пр</w:t>
      </w:r>
      <w:r w:rsidRPr="000A4F2A">
        <w:rPr>
          <w:color w:val="000000"/>
          <w:sz w:val="28"/>
          <w:szCs w:val="28"/>
        </w:rPr>
        <w:t>а</w:t>
      </w:r>
      <w:r w:rsidRPr="000A4F2A">
        <w:rPr>
          <w:color w:val="000000"/>
          <w:sz w:val="28"/>
          <w:szCs w:val="28"/>
        </w:rPr>
        <w:t>во на него зарегистрировано в Едином государственном реестре недвижимости;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2) план переводимого помещения с его техническим описанием (в случае, е</w:t>
      </w:r>
      <w:r w:rsidRPr="000A4F2A">
        <w:rPr>
          <w:color w:val="000000"/>
          <w:sz w:val="28"/>
          <w:szCs w:val="28"/>
        </w:rPr>
        <w:t>с</w:t>
      </w:r>
      <w:r w:rsidRPr="000A4F2A">
        <w:rPr>
          <w:color w:val="000000"/>
          <w:sz w:val="28"/>
          <w:szCs w:val="28"/>
        </w:rPr>
        <w:t>ли переводимое помещение является жилым, технический паспорт такого пом</w:t>
      </w:r>
      <w:r w:rsidRPr="000A4F2A">
        <w:rPr>
          <w:color w:val="000000"/>
          <w:sz w:val="28"/>
          <w:szCs w:val="28"/>
        </w:rPr>
        <w:t>е</w:t>
      </w:r>
      <w:r w:rsidRPr="000A4F2A">
        <w:rPr>
          <w:color w:val="000000"/>
          <w:sz w:val="28"/>
          <w:szCs w:val="28"/>
        </w:rPr>
        <w:t>щения);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3) поэтажный план дома, в котором находится переводимое помещение".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Орган, осуществляющий перевод помещений, не вправе требовать от заяв</w:t>
      </w:r>
      <w:r w:rsidRPr="000A4F2A">
        <w:rPr>
          <w:color w:val="000000"/>
          <w:sz w:val="28"/>
          <w:szCs w:val="28"/>
        </w:rPr>
        <w:t>и</w:t>
      </w:r>
      <w:r w:rsidRPr="000A4F2A">
        <w:rPr>
          <w:color w:val="000000"/>
          <w:sz w:val="28"/>
          <w:szCs w:val="28"/>
        </w:rPr>
        <w:t>теля представление других документов кроме документов, истребование которых у заявителя допускается в соответствии со статьей 2.6 настоящего регламента. 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</w:t>
      </w:r>
      <w:r w:rsidRPr="000A4F2A">
        <w:rPr>
          <w:color w:val="000000"/>
          <w:sz w:val="28"/>
          <w:szCs w:val="28"/>
        </w:rPr>
        <w:t>о</w:t>
      </w:r>
      <w:r w:rsidRPr="000A4F2A">
        <w:rPr>
          <w:color w:val="000000"/>
          <w:sz w:val="28"/>
          <w:szCs w:val="28"/>
        </w:rPr>
        <w:t xml:space="preserve">функциональный центр расписка выдается указанным многофункциональным центром. 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Государственные органы, органы местного самоуправления и подведомс</w:t>
      </w:r>
      <w:r w:rsidRPr="000A4F2A">
        <w:rPr>
          <w:color w:val="000000"/>
          <w:sz w:val="28"/>
          <w:szCs w:val="28"/>
        </w:rPr>
        <w:t>т</w:t>
      </w:r>
      <w:r w:rsidRPr="000A4F2A">
        <w:rPr>
          <w:color w:val="000000"/>
          <w:sz w:val="28"/>
          <w:szCs w:val="28"/>
        </w:rPr>
        <w:t>венные государственным органам или органам местного самоуправления орган</w:t>
      </w:r>
      <w:r w:rsidRPr="000A4F2A">
        <w:rPr>
          <w:color w:val="000000"/>
          <w:sz w:val="28"/>
          <w:szCs w:val="28"/>
        </w:rPr>
        <w:t>и</w:t>
      </w:r>
      <w:r w:rsidRPr="000A4F2A">
        <w:rPr>
          <w:color w:val="000000"/>
          <w:sz w:val="28"/>
          <w:szCs w:val="28"/>
        </w:rPr>
        <w:t>зации, в распоряжении которых находятся документы, указанные в настоящей статье, обязаны направить в порядке межведомственного информационного вза</w:t>
      </w:r>
      <w:r w:rsidRPr="000A4F2A">
        <w:rPr>
          <w:color w:val="000000"/>
          <w:sz w:val="28"/>
          <w:szCs w:val="28"/>
        </w:rPr>
        <w:t>и</w:t>
      </w:r>
      <w:r w:rsidRPr="000A4F2A">
        <w:rPr>
          <w:color w:val="000000"/>
          <w:sz w:val="28"/>
          <w:szCs w:val="28"/>
        </w:rPr>
        <w:t>модействия в орган, осуществляющий перевод помещений,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492767" w:rsidRPr="000A4F2A" w:rsidRDefault="00492767" w:rsidP="00E25CE7">
      <w:pPr>
        <w:ind w:firstLine="567"/>
        <w:jc w:val="both"/>
      </w:pPr>
      <w:r w:rsidRPr="000A4F2A">
        <w:t xml:space="preserve"> 2.7.Перечень оснований для отказа в приеме документов, необходимых для предоставления муниципальной услуги.</w:t>
      </w:r>
    </w:p>
    <w:p w:rsidR="00492767" w:rsidRPr="000A4F2A" w:rsidRDefault="00492767" w:rsidP="00327544">
      <w:pPr>
        <w:ind w:firstLine="567"/>
        <w:jc w:val="both"/>
      </w:pPr>
      <w:r w:rsidRPr="000A4F2A">
        <w:t>Основаниями для отказа в приеме документов являются:</w:t>
      </w:r>
    </w:p>
    <w:p w:rsidR="00492767" w:rsidRPr="000A4F2A" w:rsidRDefault="00492767" w:rsidP="00327544">
      <w:pPr>
        <w:ind w:firstLine="567"/>
        <w:jc w:val="both"/>
      </w:pPr>
      <w:r w:rsidRPr="000A4F2A">
        <w:t>Отсутствие у заявителей права на получение муниципальной услуги в соо</w:t>
      </w:r>
      <w:r w:rsidRPr="000A4F2A">
        <w:t>т</w:t>
      </w:r>
      <w:r w:rsidRPr="000A4F2A">
        <w:t>ветствии с действующим законодательством;</w:t>
      </w:r>
    </w:p>
    <w:p w:rsidR="00492767" w:rsidRPr="000A4F2A" w:rsidRDefault="00492767" w:rsidP="00327544">
      <w:pPr>
        <w:ind w:firstLine="567"/>
        <w:jc w:val="both"/>
      </w:pPr>
      <w:r w:rsidRPr="000A4F2A">
        <w:t>непредставление заявителем всех необходимых документов.</w:t>
      </w:r>
    </w:p>
    <w:p w:rsidR="00492767" w:rsidRPr="000A4F2A" w:rsidRDefault="00492767" w:rsidP="00327544">
      <w:pPr>
        <w:ind w:firstLine="567"/>
        <w:jc w:val="both"/>
      </w:pPr>
      <w:r w:rsidRPr="000A4F2A">
        <w:t>2.8. Перечень оснований для отказа в предоставлении муниципальной  усл</w:t>
      </w:r>
      <w:r w:rsidRPr="000A4F2A">
        <w:t>у</w:t>
      </w:r>
      <w:r w:rsidRPr="000A4F2A">
        <w:t xml:space="preserve">ги. </w:t>
      </w:r>
    </w:p>
    <w:p w:rsidR="00492767" w:rsidRPr="000A4F2A" w:rsidRDefault="00492767" w:rsidP="00E25CE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Основаниями для отказа в предоставлении муниципальной услуги являются:</w:t>
      </w:r>
    </w:p>
    <w:p w:rsidR="00492767" w:rsidRPr="000A4F2A" w:rsidRDefault="00492767" w:rsidP="007E179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1) непредставления документов, определенных пунктом 2.6 настоящего ре</w:t>
      </w:r>
      <w:r w:rsidRPr="000A4F2A">
        <w:rPr>
          <w:color w:val="000000"/>
          <w:sz w:val="28"/>
          <w:szCs w:val="28"/>
        </w:rPr>
        <w:t>г</w:t>
      </w:r>
      <w:r w:rsidRPr="000A4F2A">
        <w:rPr>
          <w:color w:val="000000"/>
          <w:sz w:val="28"/>
          <w:szCs w:val="28"/>
        </w:rPr>
        <w:t>ламента, обязанность по представлению которых возложена на заявителя;</w:t>
      </w:r>
    </w:p>
    <w:p w:rsidR="00492767" w:rsidRPr="000A4F2A" w:rsidRDefault="00492767" w:rsidP="007E179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1.1) поступления в орган, осуществляющий перевод помещений, ответа орг</w:t>
      </w:r>
      <w:r w:rsidRPr="000A4F2A">
        <w:rPr>
          <w:color w:val="000000"/>
          <w:sz w:val="28"/>
          <w:szCs w:val="28"/>
        </w:rPr>
        <w:t>а</w:t>
      </w:r>
      <w:r w:rsidRPr="000A4F2A">
        <w:rPr>
          <w:color w:val="000000"/>
          <w:sz w:val="28"/>
          <w:szCs w:val="28"/>
        </w:rPr>
        <w:t>на государственной власти, органа местного самоуправления либо подведомс</w:t>
      </w:r>
      <w:r w:rsidRPr="000A4F2A">
        <w:rPr>
          <w:color w:val="000000"/>
          <w:sz w:val="28"/>
          <w:szCs w:val="28"/>
        </w:rPr>
        <w:t>т</w:t>
      </w:r>
      <w:r w:rsidRPr="000A4F2A">
        <w:rPr>
          <w:color w:val="000000"/>
          <w:sz w:val="28"/>
          <w:szCs w:val="28"/>
        </w:rPr>
        <w:t>венной органу государственной власти или органу местного самоуправления о</w:t>
      </w:r>
      <w:r w:rsidRPr="000A4F2A">
        <w:rPr>
          <w:color w:val="000000"/>
          <w:sz w:val="28"/>
          <w:szCs w:val="28"/>
        </w:rPr>
        <w:t>р</w:t>
      </w:r>
      <w:r w:rsidRPr="000A4F2A">
        <w:rPr>
          <w:color w:val="000000"/>
          <w:sz w:val="28"/>
          <w:szCs w:val="28"/>
        </w:rPr>
        <w:t>ганизации на межведомственный запрос, свидетельствующего об отсутствии д</w:t>
      </w:r>
      <w:r w:rsidRPr="000A4F2A">
        <w:rPr>
          <w:color w:val="000000"/>
          <w:sz w:val="28"/>
          <w:szCs w:val="28"/>
        </w:rPr>
        <w:t>о</w:t>
      </w:r>
      <w:r w:rsidRPr="000A4F2A">
        <w:rPr>
          <w:color w:val="000000"/>
          <w:sz w:val="28"/>
          <w:szCs w:val="28"/>
        </w:rPr>
        <w:t>кумента и (или) информации, необходимых для перевода жилого помещения в нежилое помещение или нежилого помещения в жилое помещение, если соотве</w:t>
      </w:r>
      <w:r w:rsidRPr="000A4F2A">
        <w:rPr>
          <w:color w:val="000000"/>
          <w:sz w:val="28"/>
          <w:szCs w:val="28"/>
        </w:rPr>
        <w:t>т</w:t>
      </w:r>
      <w:r w:rsidRPr="000A4F2A">
        <w:rPr>
          <w:color w:val="000000"/>
          <w:sz w:val="28"/>
          <w:szCs w:val="28"/>
        </w:rPr>
        <w:t>ствующий документ не представлен заявителем по собственной инициативе. О</w:t>
      </w:r>
      <w:r w:rsidRPr="000A4F2A">
        <w:rPr>
          <w:color w:val="000000"/>
          <w:sz w:val="28"/>
          <w:szCs w:val="28"/>
        </w:rPr>
        <w:t>т</w:t>
      </w:r>
      <w:r w:rsidRPr="000A4F2A">
        <w:rPr>
          <w:color w:val="000000"/>
          <w:sz w:val="28"/>
          <w:szCs w:val="28"/>
        </w:rPr>
        <w:t>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</w:t>
      </w:r>
      <w:r w:rsidRPr="000A4F2A">
        <w:rPr>
          <w:color w:val="000000"/>
          <w:sz w:val="28"/>
          <w:szCs w:val="28"/>
        </w:rPr>
        <w:t>а</w:t>
      </w:r>
      <w:r w:rsidRPr="000A4F2A">
        <w:rPr>
          <w:color w:val="000000"/>
          <w:sz w:val="28"/>
          <w:szCs w:val="28"/>
        </w:rPr>
        <w:t>вить документ и (или) информацию, необходимые для перевода жилого помещ</w:t>
      </w:r>
      <w:r w:rsidRPr="000A4F2A">
        <w:rPr>
          <w:color w:val="000000"/>
          <w:sz w:val="28"/>
          <w:szCs w:val="28"/>
        </w:rPr>
        <w:t>е</w:t>
      </w:r>
      <w:r w:rsidRPr="000A4F2A">
        <w:rPr>
          <w:color w:val="000000"/>
          <w:sz w:val="28"/>
          <w:szCs w:val="28"/>
        </w:rPr>
        <w:t>ния в нежилое помещение или нежилого помещения в жилое помещение, и не п</w:t>
      </w:r>
      <w:r w:rsidRPr="000A4F2A">
        <w:rPr>
          <w:color w:val="000000"/>
          <w:sz w:val="28"/>
          <w:szCs w:val="28"/>
        </w:rPr>
        <w:t>о</w:t>
      </w:r>
      <w:r w:rsidRPr="000A4F2A">
        <w:rPr>
          <w:color w:val="000000"/>
          <w:sz w:val="28"/>
          <w:szCs w:val="28"/>
        </w:rPr>
        <w:t>лучил от заявителя такие документ и (или) информацию в течение пятнадцати р</w:t>
      </w:r>
      <w:r w:rsidRPr="000A4F2A">
        <w:rPr>
          <w:color w:val="000000"/>
          <w:sz w:val="28"/>
          <w:szCs w:val="28"/>
        </w:rPr>
        <w:t>а</w:t>
      </w:r>
      <w:r w:rsidRPr="000A4F2A">
        <w:rPr>
          <w:color w:val="000000"/>
          <w:sz w:val="28"/>
          <w:szCs w:val="28"/>
        </w:rPr>
        <w:t>бочих дней со дня направления уведомления;</w:t>
      </w:r>
    </w:p>
    <w:p w:rsidR="00492767" w:rsidRPr="000A4F2A" w:rsidRDefault="00492767" w:rsidP="007E179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 xml:space="preserve">2) несоответствия проекта переустройства и (или) перепланировки жилого помещения требованиям законодательства. </w:t>
      </w:r>
    </w:p>
    <w:p w:rsidR="00492767" w:rsidRPr="000A4F2A" w:rsidRDefault="00492767" w:rsidP="007E179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3) несоблюдения предусмотренных статьей 22 Жилищного Кодекса РФ усл</w:t>
      </w:r>
      <w:r w:rsidRPr="000A4F2A">
        <w:rPr>
          <w:color w:val="000000"/>
          <w:sz w:val="28"/>
          <w:szCs w:val="28"/>
        </w:rPr>
        <w:t>о</w:t>
      </w:r>
      <w:r w:rsidRPr="000A4F2A">
        <w:rPr>
          <w:color w:val="000000"/>
          <w:sz w:val="28"/>
          <w:szCs w:val="28"/>
        </w:rPr>
        <w:t>вий перевода помещения;</w:t>
      </w:r>
    </w:p>
    <w:p w:rsidR="00492767" w:rsidRPr="000A4F2A" w:rsidRDefault="00492767" w:rsidP="007E1796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F2A">
        <w:rPr>
          <w:color w:val="000000"/>
          <w:sz w:val="28"/>
          <w:szCs w:val="28"/>
        </w:rPr>
        <w:t>4) представления документов в ненадлежащий орган.</w:t>
      </w:r>
    </w:p>
    <w:p w:rsidR="00492767" w:rsidRPr="000A4F2A" w:rsidRDefault="00492767" w:rsidP="00E25CE7">
      <w:pPr>
        <w:ind w:firstLine="567"/>
        <w:jc w:val="both"/>
      </w:pPr>
      <w:r w:rsidRPr="000A4F2A">
        <w:t xml:space="preserve"> 2.9. Услуги, которые являются необходимыми и обязательными для предо</w:t>
      </w:r>
      <w:r w:rsidRPr="000A4F2A">
        <w:t>с</w:t>
      </w:r>
      <w:r w:rsidRPr="000A4F2A">
        <w:t>тавления муниципальной услуги: - отсутствуют.</w:t>
      </w:r>
    </w:p>
    <w:p w:rsidR="00492767" w:rsidRPr="000A4F2A" w:rsidRDefault="00492767" w:rsidP="00327544">
      <w:pPr>
        <w:ind w:firstLine="567"/>
        <w:jc w:val="both"/>
      </w:pPr>
      <w:r w:rsidRPr="000A4F2A">
        <w:t>2.10.Размер платы, взимаемой с заявителя при предоставлении муниципал</w:t>
      </w:r>
      <w:r w:rsidRPr="000A4F2A">
        <w:t>ь</w:t>
      </w:r>
      <w:r w:rsidRPr="000A4F2A">
        <w:t>ной услуги: услуга является бесплатной.</w:t>
      </w:r>
    </w:p>
    <w:p w:rsidR="00492767" w:rsidRPr="000A4F2A" w:rsidRDefault="00492767" w:rsidP="00327544">
      <w:pPr>
        <w:ind w:firstLine="567"/>
        <w:jc w:val="both"/>
      </w:pPr>
      <w:r w:rsidRPr="000A4F2A">
        <w:t>2.11. Максимальное время ожидания в очереди при подаче заявления о пр</w:t>
      </w:r>
      <w:r w:rsidRPr="000A4F2A">
        <w:t>е</w:t>
      </w:r>
      <w:r w:rsidRPr="000A4F2A">
        <w:t>доставлении  муниципальной услуги не должно превышать  15 минут.</w:t>
      </w:r>
    </w:p>
    <w:p w:rsidR="00492767" w:rsidRPr="000A4F2A" w:rsidRDefault="00492767" w:rsidP="00327544">
      <w:pPr>
        <w:ind w:firstLine="567"/>
        <w:jc w:val="both"/>
      </w:pPr>
      <w:r w:rsidRPr="000A4F2A">
        <w:t>2.12.Срок и порядок регистрации запроса заявителя о предоставлении мун</w:t>
      </w:r>
      <w:r w:rsidRPr="000A4F2A">
        <w:t>и</w:t>
      </w:r>
      <w:r w:rsidRPr="000A4F2A">
        <w:t>ципальной услуги и услуги:</w:t>
      </w:r>
    </w:p>
    <w:p w:rsidR="00492767" w:rsidRPr="000A4F2A" w:rsidRDefault="00492767" w:rsidP="00327544">
      <w:pPr>
        <w:ind w:firstLine="567"/>
        <w:jc w:val="both"/>
      </w:pPr>
      <w:r w:rsidRPr="000A4F2A">
        <w:t>Срок регистрации запроса заявителя о предоставлении муниципальной усл</w:t>
      </w:r>
      <w:r w:rsidRPr="000A4F2A">
        <w:t>у</w:t>
      </w:r>
      <w:r w:rsidRPr="000A4F2A">
        <w:t xml:space="preserve">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почтой). </w:t>
      </w:r>
    </w:p>
    <w:p w:rsidR="00492767" w:rsidRPr="000A4F2A" w:rsidRDefault="00492767" w:rsidP="00327544">
      <w:pPr>
        <w:ind w:firstLine="567"/>
        <w:jc w:val="both"/>
      </w:pPr>
      <w:r w:rsidRPr="000A4F2A">
        <w:t>2.13.Требования к помещениям, в которых предоставляется муниципальная услуга:</w:t>
      </w:r>
    </w:p>
    <w:p w:rsidR="00492767" w:rsidRPr="000A4F2A" w:rsidRDefault="00492767" w:rsidP="00327544">
      <w:pPr>
        <w:ind w:firstLine="567"/>
        <w:jc w:val="both"/>
      </w:pPr>
      <w:r w:rsidRPr="000A4F2A">
        <w:t>2.13.1. В Администрации муниципального образования, прием заявителей</w:t>
      </w:r>
    </w:p>
    <w:p w:rsidR="00492767" w:rsidRPr="000A4F2A" w:rsidRDefault="00492767" w:rsidP="00327544">
      <w:pPr>
        <w:ind w:firstLine="567"/>
        <w:jc w:val="both"/>
      </w:pPr>
      <w:r w:rsidRPr="000A4F2A">
        <w:t>осуществляется в специально предусмотренных помещениях, включающих места для ожидания, получения информации, приема заявителей, заполнения н</w:t>
      </w:r>
      <w:r w:rsidRPr="000A4F2A">
        <w:t>е</w:t>
      </w:r>
      <w:r w:rsidRPr="000A4F2A">
        <w:t>обходимых документов, в которых обеспечивается:</w:t>
      </w:r>
    </w:p>
    <w:p w:rsidR="00492767" w:rsidRPr="000A4F2A" w:rsidRDefault="00492767" w:rsidP="00327544">
      <w:pPr>
        <w:ind w:firstLine="567"/>
        <w:jc w:val="both"/>
      </w:pPr>
      <w:r w:rsidRPr="000A4F2A">
        <w:t>соблюдение санитарно-эпидемиологических правил и нормативов, правил противопожарной безопасности;</w:t>
      </w:r>
    </w:p>
    <w:p w:rsidR="00492767" w:rsidRPr="000A4F2A" w:rsidRDefault="00492767" w:rsidP="00327544">
      <w:pPr>
        <w:ind w:firstLine="567"/>
        <w:jc w:val="both"/>
      </w:pPr>
      <w:r w:rsidRPr="000A4F2A">
        <w:t>оборудование местами общественного пользования (туалеты) и местами для хранения верхней одежды.</w:t>
      </w:r>
    </w:p>
    <w:p w:rsidR="00492767" w:rsidRPr="000A4F2A" w:rsidRDefault="00492767" w:rsidP="00327544">
      <w:pPr>
        <w:ind w:firstLine="567"/>
        <w:jc w:val="both"/>
      </w:pPr>
      <w:r w:rsidRPr="000A4F2A">
        <w:t>2.13.2.Требования к местам для ожидания:</w:t>
      </w:r>
    </w:p>
    <w:p w:rsidR="00492767" w:rsidRPr="000A4F2A" w:rsidRDefault="00492767" w:rsidP="00327544">
      <w:pPr>
        <w:ind w:firstLine="567"/>
        <w:jc w:val="both"/>
      </w:pPr>
      <w:r w:rsidRPr="000A4F2A">
        <w:t>места для ожидания оборудуются стульями и (или) кресельными секциями, и (или) скамьями;</w:t>
      </w:r>
    </w:p>
    <w:p w:rsidR="00492767" w:rsidRPr="000A4F2A" w:rsidRDefault="00492767" w:rsidP="00327544">
      <w:pPr>
        <w:ind w:firstLine="567"/>
        <w:jc w:val="both"/>
      </w:pPr>
      <w:r w:rsidRPr="000A4F2A">
        <w:t>места для ожидания находятся в холле (зале) или ином специально присп</w:t>
      </w:r>
      <w:r w:rsidRPr="000A4F2A">
        <w:t>о</w:t>
      </w:r>
      <w:r w:rsidRPr="000A4F2A">
        <w:t>собленном помещении;</w:t>
      </w:r>
    </w:p>
    <w:p w:rsidR="00492767" w:rsidRPr="000A4F2A" w:rsidRDefault="00492767" w:rsidP="00327544">
      <w:pPr>
        <w:ind w:firstLine="567"/>
        <w:jc w:val="both"/>
      </w:pPr>
      <w:r w:rsidRPr="000A4F2A">
        <w:t>в местах для ожидания предусматриваются места для получения информации о муниципальной  услуге.</w:t>
      </w:r>
    </w:p>
    <w:p w:rsidR="00492767" w:rsidRPr="000A4F2A" w:rsidRDefault="00492767" w:rsidP="00327544">
      <w:pPr>
        <w:ind w:firstLine="567"/>
        <w:jc w:val="both"/>
      </w:pPr>
      <w:r w:rsidRPr="000A4F2A">
        <w:t>2.13.3.Требования к местам для получения информации о муниципальной у</w:t>
      </w:r>
      <w:r w:rsidRPr="000A4F2A">
        <w:t>с</w:t>
      </w:r>
      <w:r w:rsidRPr="000A4F2A">
        <w:t>луге:</w:t>
      </w:r>
    </w:p>
    <w:p w:rsidR="00492767" w:rsidRPr="000A4F2A" w:rsidRDefault="00492767" w:rsidP="00327544">
      <w:pPr>
        <w:ind w:firstLine="567"/>
        <w:jc w:val="both"/>
      </w:pPr>
      <w:r w:rsidRPr="000A4F2A">
        <w:t>информационные материалы, предназначенные для информирования заяв</w:t>
      </w:r>
      <w:r w:rsidRPr="000A4F2A">
        <w:t>и</w:t>
      </w:r>
      <w:r w:rsidRPr="000A4F2A">
        <w:t>телей о муниципальной услуге, размещаются на информационных стендах, ра</w:t>
      </w:r>
      <w:r w:rsidRPr="000A4F2A">
        <w:t>с</w:t>
      </w:r>
      <w:r w:rsidRPr="000A4F2A">
        <w:t>положенных в местах, обеспечивающих свободный доступ к ним заявителей;</w:t>
      </w:r>
    </w:p>
    <w:p w:rsidR="00492767" w:rsidRPr="000A4F2A" w:rsidRDefault="00492767">
      <w:pPr>
        <w:ind w:firstLine="540"/>
        <w:jc w:val="both"/>
      </w:pPr>
      <w:r w:rsidRPr="000A4F2A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0A4F2A">
        <w:t>о</w:t>
      </w:r>
      <w:r w:rsidRPr="000A4F2A">
        <w:t xml:space="preserve">димых для получения муниципальной услуги, и образцы из заполнения; </w:t>
      </w:r>
    </w:p>
    <w:p w:rsidR="00492767" w:rsidRPr="000A4F2A" w:rsidRDefault="00492767">
      <w:pPr>
        <w:ind w:firstLine="540"/>
        <w:jc w:val="both"/>
      </w:pPr>
      <w:r w:rsidRPr="000A4F2A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92767" w:rsidRPr="000A4F2A" w:rsidRDefault="00492767">
      <w:pPr>
        <w:ind w:firstLine="540"/>
        <w:jc w:val="both"/>
      </w:pPr>
      <w:r w:rsidRPr="000A4F2A">
        <w:t>2.13.4.Требования к местам приема заявителей:</w:t>
      </w:r>
    </w:p>
    <w:p w:rsidR="00492767" w:rsidRPr="000A4F2A" w:rsidRDefault="00492767" w:rsidP="00327544">
      <w:pPr>
        <w:ind w:firstLine="567"/>
        <w:jc w:val="both"/>
      </w:pPr>
      <w:r w:rsidRPr="000A4F2A"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</w:t>
      </w:r>
      <w:r w:rsidRPr="000A4F2A">
        <w:t>а</w:t>
      </w:r>
      <w:r w:rsidRPr="000A4F2A">
        <w:t>бинета или указателями, содержащими информацию о назначении места для приема заявителя.</w:t>
      </w:r>
    </w:p>
    <w:p w:rsidR="00492767" w:rsidRPr="000A4F2A" w:rsidRDefault="00492767" w:rsidP="00327544">
      <w:pPr>
        <w:ind w:firstLine="567"/>
        <w:jc w:val="both"/>
      </w:pPr>
      <w:r w:rsidRPr="000A4F2A"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492767" w:rsidRPr="000A4F2A" w:rsidRDefault="00492767" w:rsidP="00327544">
      <w:pPr>
        <w:ind w:firstLine="567"/>
        <w:jc w:val="both"/>
      </w:pPr>
      <w:r w:rsidRPr="000A4F2A">
        <w:t>Рабочее место специалиста, осуществляющего прием заявителей, оборудов</w:t>
      </w:r>
      <w:r w:rsidRPr="000A4F2A">
        <w:t>а</w:t>
      </w:r>
      <w:r w:rsidRPr="000A4F2A">
        <w:t>но персональным компьютером и печатающим устройством.</w:t>
      </w:r>
    </w:p>
    <w:p w:rsidR="00492767" w:rsidRPr="000A4F2A" w:rsidRDefault="00492767" w:rsidP="00972D99">
      <w:pPr>
        <w:ind w:firstLine="567"/>
        <w:jc w:val="both"/>
      </w:pPr>
      <w:r w:rsidRPr="000A4F2A">
        <w:t>В целях обеспечения конфиденциальности сведений одновременное консул</w:t>
      </w:r>
      <w:r w:rsidRPr="000A4F2A">
        <w:t>ь</w:t>
      </w:r>
      <w:r w:rsidRPr="000A4F2A">
        <w:t>тирование и (или) прием двух и более посетителей одним специалистом не допу</w:t>
      </w:r>
      <w:r w:rsidRPr="000A4F2A">
        <w:t>с</w:t>
      </w:r>
      <w:r w:rsidRPr="000A4F2A">
        <w:t>кается;</w:t>
      </w:r>
    </w:p>
    <w:p w:rsidR="00492767" w:rsidRPr="000A4F2A" w:rsidRDefault="00492767" w:rsidP="00972D99">
      <w:pPr>
        <w:ind w:firstLine="567"/>
        <w:jc w:val="both"/>
      </w:pPr>
      <w:r w:rsidRPr="000A4F2A">
        <w:t>Места для приема заявителей оборудуются стульями и столами для обесп</w:t>
      </w:r>
      <w:r w:rsidRPr="000A4F2A">
        <w:t>е</w:t>
      </w:r>
      <w:r w:rsidRPr="000A4F2A">
        <w:t>чения возможности заполнения заявлений о предоставлении муниципальной  у</w:t>
      </w:r>
      <w:r w:rsidRPr="000A4F2A">
        <w:t>с</w:t>
      </w:r>
      <w:r w:rsidRPr="000A4F2A">
        <w:t xml:space="preserve">луги и оформления документов. </w:t>
      </w:r>
    </w:p>
    <w:p w:rsidR="00492767" w:rsidRPr="000A4F2A" w:rsidRDefault="00492767" w:rsidP="00972D99">
      <w:pPr>
        <w:ind w:firstLine="567"/>
        <w:jc w:val="both"/>
      </w:pPr>
      <w:r w:rsidRPr="000A4F2A">
        <w:t>2.14. Показатели качества и доступности предоставления муниципальной у</w:t>
      </w:r>
      <w:r w:rsidRPr="000A4F2A">
        <w:t>с</w:t>
      </w:r>
      <w:r w:rsidRPr="000A4F2A">
        <w:t>луги:</w:t>
      </w:r>
    </w:p>
    <w:p w:rsidR="00492767" w:rsidRPr="000A4F2A" w:rsidRDefault="00492767" w:rsidP="00972D99">
      <w:pPr>
        <w:ind w:firstLine="567"/>
        <w:jc w:val="both"/>
      </w:pPr>
      <w:r w:rsidRPr="000A4F2A">
        <w:t>2.14.1.Показатели качества муниципальной услуги:</w:t>
      </w:r>
    </w:p>
    <w:p w:rsidR="00492767" w:rsidRPr="000A4F2A" w:rsidRDefault="00492767" w:rsidP="00972D99">
      <w:pPr>
        <w:ind w:firstLine="567"/>
        <w:jc w:val="both"/>
      </w:pPr>
      <w:r w:rsidRPr="000A4F2A">
        <w:t>1) выполнение должностными лицами, муниципальными служащими пред</w:t>
      </w:r>
      <w:r w:rsidRPr="000A4F2A">
        <w:t>у</w:t>
      </w:r>
      <w:r w:rsidRPr="000A4F2A">
        <w:t>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92767" w:rsidRPr="000A4F2A" w:rsidRDefault="00492767" w:rsidP="00972D99">
      <w:pPr>
        <w:ind w:firstLine="567"/>
        <w:jc w:val="both"/>
      </w:pPr>
      <w:r w:rsidRPr="000A4F2A"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492767" w:rsidRPr="000A4F2A" w:rsidRDefault="00492767" w:rsidP="00972D99">
      <w:pPr>
        <w:ind w:firstLine="567"/>
        <w:jc w:val="both"/>
      </w:pPr>
      <w:r w:rsidRPr="000A4F2A">
        <w:t>2.14.2.</w:t>
      </w:r>
      <w:r w:rsidRPr="000A4F2A">
        <w:rPr>
          <w:b/>
          <w:bCs/>
        </w:rPr>
        <w:t xml:space="preserve"> </w:t>
      </w:r>
      <w:r w:rsidRPr="000A4F2A">
        <w:t>Показатели доступности предоставления  муниципальной услуги:</w:t>
      </w:r>
    </w:p>
    <w:p w:rsidR="00492767" w:rsidRPr="000A4F2A" w:rsidRDefault="00492767" w:rsidP="005B16F3">
      <w:pPr>
        <w:ind w:firstLine="567"/>
        <w:jc w:val="both"/>
      </w:pPr>
      <w:r w:rsidRPr="000A4F2A">
        <w:t>1) открытость и доступность информации о порядке и стандарте предоста</w:t>
      </w:r>
      <w:r w:rsidRPr="000A4F2A">
        <w:t>в</w:t>
      </w:r>
      <w:r w:rsidRPr="000A4F2A">
        <w:t>ления муниципальной услуги, об образцах оформления документов;</w:t>
      </w:r>
    </w:p>
    <w:p w:rsidR="00492767" w:rsidRPr="000A4F2A" w:rsidRDefault="00492767" w:rsidP="00972D99">
      <w:pPr>
        <w:ind w:firstLine="567"/>
        <w:jc w:val="both"/>
      </w:pPr>
      <w:r w:rsidRPr="000A4F2A">
        <w:t>2) пешеходная доступность от остановок общественного транспорта до зд</w:t>
      </w:r>
      <w:r w:rsidRPr="000A4F2A">
        <w:t>а</w:t>
      </w:r>
      <w:r w:rsidRPr="000A4F2A">
        <w:t>ния Администрации муниципального образования;</w:t>
      </w:r>
    </w:p>
    <w:p w:rsidR="00492767" w:rsidRPr="000A4F2A" w:rsidRDefault="00492767" w:rsidP="00972D99">
      <w:pPr>
        <w:ind w:firstLine="567"/>
        <w:jc w:val="both"/>
      </w:pPr>
      <w:r w:rsidRPr="000A4F2A">
        <w:t>3) количество взаимодействий заявителя с должностными лицами при пр</w:t>
      </w:r>
      <w:r w:rsidRPr="000A4F2A">
        <w:t>е</w:t>
      </w:r>
      <w:r w:rsidRPr="000A4F2A">
        <w:t>доставлении муниципальной услуги и их продолжительность;</w:t>
      </w:r>
    </w:p>
    <w:p w:rsidR="00492767" w:rsidRPr="000A4F2A" w:rsidRDefault="00492767" w:rsidP="00972D99">
      <w:pPr>
        <w:ind w:firstLine="567"/>
        <w:jc w:val="both"/>
      </w:pPr>
      <w:r w:rsidRPr="000A4F2A">
        <w:t>4) возможность получения информации о ходе предоставления муниципал</w:t>
      </w:r>
      <w:r w:rsidRPr="000A4F2A">
        <w:t>ь</w:t>
      </w:r>
      <w:r w:rsidRPr="000A4F2A">
        <w:t>ной услуги, в том числе с использованием информационно-телекоммуникационных технологий;</w:t>
      </w:r>
    </w:p>
    <w:p w:rsidR="00492767" w:rsidRPr="000A4F2A" w:rsidRDefault="00492767" w:rsidP="005B16F3">
      <w:pPr>
        <w:widowControl w:val="0"/>
        <w:autoSpaceDE w:val="0"/>
        <w:autoSpaceDN w:val="0"/>
        <w:adjustRightInd w:val="0"/>
        <w:ind w:left="567"/>
        <w:jc w:val="both"/>
      </w:pPr>
      <w:r w:rsidRPr="000A4F2A">
        <w:t>5)</w:t>
      </w:r>
      <w:r>
        <w:t xml:space="preserve"> </w:t>
      </w:r>
      <w:r w:rsidRPr="000A4F2A">
        <w:t>беспрепятственный доступ к месту предоставления муниципальной услуги для маломобильных групп граждан (входы в помещения оборудуются панд</w:t>
      </w:r>
      <w:r w:rsidRPr="000A4F2A">
        <w:t>у</w:t>
      </w:r>
      <w:r w:rsidRPr="000A4F2A">
        <w:t>сами, расширенными проходами, позволяющими обеспечить беспрепятс</w:t>
      </w:r>
      <w:r w:rsidRPr="000A4F2A">
        <w:t>т</w:t>
      </w:r>
      <w:r w:rsidRPr="000A4F2A">
        <w:t>венный доступ маломобильных групп граждан, включая инвалидов, испол</w:t>
      </w:r>
      <w:r w:rsidRPr="000A4F2A">
        <w:t>ь</w:t>
      </w:r>
      <w:r w:rsidRPr="000A4F2A">
        <w:t>зующих кресла-коляски, собак-проводников);</w:t>
      </w:r>
    </w:p>
    <w:p w:rsidR="00492767" w:rsidRPr="000A4F2A" w:rsidRDefault="00492767" w:rsidP="007E1796">
      <w:pPr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</w:pPr>
      <w:r w:rsidRPr="000A4F2A">
        <w:t>сопровождение инвалидов, имеющих стойкие расстройства функции зрения и самостоятельного передвижения, и оказание им помощи в месте предо</w:t>
      </w:r>
      <w:r w:rsidRPr="000A4F2A">
        <w:t>с</w:t>
      </w:r>
      <w:r w:rsidRPr="000A4F2A">
        <w:t>тавления муниципальной услуги;</w:t>
      </w:r>
    </w:p>
    <w:p w:rsidR="00492767" w:rsidRPr="000A4F2A" w:rsidRDefault="00492767" w:rsidP="007E1796">
      <w:pPr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</w:pPr>
      <w:r w:rsidRPr="000A4F2A">
        <w:t>информационные таблички (вывески) размещаются рядом со входом либо на двери входа так, чтобы они были хорошо видны заявителям, дополн</w:t>
      </w:r>
      <w:r w:rsidRPr="000A4F2A">
        <w:t>и</w:t>
      </w:r>
      <w:r w:rsidRPr="000A4F2A">
        <w:t>тельно для заявителей с ограниченными физическими возможностями предусма</w:t>
      </w:r>
      <w:r w:rsidRPr="000A4F2A">
        <w:t>т</w:t>
      </w:r>
      <w:r w:rsidRPr="000A4F2A">
        <w:t>ривается дублирование необходимой звуковой и зрительной информации;</w:t>
      </w:r>
    </w:p>
    <w:p w:rsidR="00492767" w:rsidRPr="000A4F2A" w:rsidRDefault="00492767" w:rsidP="007E1796">
      <w:pPr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</w:pPr>
      <w:r w:rsidRPr="000A4F2A"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492767" w:rsidRPr="000A4F2A" w:rsidRDefault="00492767" w:rsidP="007E179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</w:pPr>
      <w:r w:rsidRPr="000A4F2A">
        <w:t>оборудование соответствующими информационными указателями п</w:t>
      </w:r>
      <w:r w:rsidRPr="000A4F2A">
        <w:t>у</w:t>
      </w:r>
      <w:r w:rsidRPr="000A4F2A">
        <w:t>ти следования от остановок общественного транспорта до места предоставления муниципальной услуги;</w:t>
      </w:r>
    </w:p>
    <w:p w:rsidR="00492767" w:rsidRPr="000A4F2A" w:rsidRDefault="00492767" w:rsidP="007E179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</w:pPr>
      <w:r w:rsidRPr="000A4F2A">
        <w:t>размещение присутственных мест на нижних этажах зданий (стро</w:t>
      </w:r>
      <w:r w:rsidRPr="000A4F2A">
        <w:t>е</w:t>
      </w:r>
      <w:r w:rsidRPr="000A4F2A">
        <w:t>ний) для удобства заявителей;</w:t>
      </w:r>
    </w:p>
    <w:p w:rsidR="00492767" w:rsidRPr="000A4F2A" w:rsidRDefault="00492767" w:rsidP="007E1796">
      <w:pPr>
        <w:numPr>
          <w:ilvl w:val="0"/>
          <w:numId w:val="5"/>
        </w:numPr>
        <w:ind w:left="0" w:firstLine="567"/>
        <w:jc w:val="both"/>
      </w:pPr>
      <w:r w:rsidRPr="000A4F2A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492767" w:rsidRPr="000A4F2A" w:rsidRDefault="00492767" w:rsidP="00B26B69">
      <w:pPr>
        <w:ind w:firstLine="567"/>
        <w:jc w:val="both"/>
      </w:pPr>
      <w:r w:rsidRPr="000A4F2A">
        <w:t xml:space="preserve">2.15. </w:t>
      </w:r>
      <w:r w:rsidRPr="000A4F2A">
        <w:rPr>
          <w:color w:val="auto"/>
          <w:shd w:val="clear" w:color="auto" w:fill="FFFFFF"/>
        </w:rPr>
        <w:t>Административные процедуры по приему заявления и документов, н</w:t>
      </w:r>
      <w:r w:rsidRPr="000A4F2A">
        <w:rPr>
          <w:color w:val="auto"/>
          <w:shd w:val="clear" w:color="auto" w:fill="FFFFFF"/>
        </w:rPr>
        <w:t>е</w:t>
      </w:r>
      <w:r w:rsidRPr="000A4F2A">
        <w:rPr>
          <w:color w:val="auto"/>
          <w:shd w:val="clear" w:color="auto" w:fill="FFFFFF"/>
        </w:rPr>
        <w:t>обходимых для предоставления муниципальной услуги, а также выдаче докуме</w:t>
      </w:r>
      <w:r w:rsidRPr="000A4F2A">
        <w:rPr>
          <w:color w:val="auto"/>
          <w:shd w:val="clear" w:color="auto" w:fill="FFFFFF"/>
        </w:rPr>
        <w:t>н</w:t>
      </w:r>
      <w:r w:rsidRPr="000A4F2A">
        <w:rPr>
          <w:color w:val="auto"/>
          <w:shd w:val="clear" w:color="auto" w:fill="FFFFFF"/>
        </w:rPr>
        <w:t>та, являющегося результатом предоставления муниципальной услуги могут ос</w:t>
      </w:r>
      <w:r w:rsidRPr="000A4F2A">
        <w:rPr>
          <w:color w:val="auto"/>
          <w:shd w:val="clear" w:color="auto" w:fill="FFFFFF"/>
        </w:rPr>
        <w:t>у</w:t>
      </w:r>
      <w:r w:rsidRPr="000A4F2A">
        <w:rPr>
          <w:color w:val="auto"/>
          <w:shd w:val="clear" w:color="auto" w:fill="FFFFFF"/>
        </w:rPr>
        <w:t>ществляться   специалистами МФЦ по принципу экстерриториальности,</w:t>
      </w:r>
      <w:r w:rsidRPr="000A4F2A">
        <w:rPr>
          <w:rStyle w:val="apple-converted-space"/>
          <w:color w:val="auto"/>
          <w:shd w:val="clear" w:color="auto" w:fill="FFFFFF"/>
        </w:rPr>
        <w:t> </w:t>
      </w:r>
      <w:r w:rsidRPr="000A4F2A">
        <w:rPr>
          <w:color w:val="auto"/>
          <w:shd w:val="clear" w:color="auto" w:fill="FFFFFF"/>
        </w:rPr>
        <w:t>в соо</w:t>
      </w:r>
      <w:r w:rsidRPr="000A4F2A">
        <w:rPr>
          <w:color w:val="auto"/>
          <w:shd w:val="clear" w:color="auto" w:fill="FFFFFF"/>
        </w:rPr>
        <w:t>т</w:t>
      </w:r>
      <w:r w:rsidRPr="000A4F2A">
        <w:rPr>
          <w:color w:val="auto"/>
          <w:shd w:val="clear" w:color="auto" w:fill="FFFFFF"/>
        </w:rPr>
        <w:t>ветствии с которым</w:t>
      </w:r>
      <w:r w:rsidRPr="000A4F2A">
        <w:rPr>
          <w:rStyle w:val="apple-converted-space"/>
          <w:color w:val="auto"/>
          <w:shd w:val="clear" w:color="auto" w:fill="FFFFFF"/>
        </w:rPr>
        <w:t> </w:t>
      </w:r>
      <w:r w:rsidRPr="000A4F2A">
        <w:rPr>
          <w:color w:val="auto"/>
          <w:shd w:val="clear" w:color="auto" w:fill="FFFFFF"/>
        </w:rPr>
        <w:t>Заявитель вправе выбрать для обращения за получением м</w:t>
      </w:r>
      <w:r w:rsidRPr="000A4F2A">
        <w:rPr>
          <w:color w:val="auto"/>
          <w:shd w:val="clear" w:color="auto" w:fill="FFFFFF"/>
        </w:rPr>
        <w:t>у</w:t>
      </w:r>
      <w:r w:rsidRPr="000A4F2A">
        <w:rPr>
          <w:color w:val="auto"/>
          <w:shd w:val="clear" w:color="auto" w:fill="FFFFFF"/>
        </w:rPr>
        <w:t>ниципальной услуги МФЦ, расположенный на территории Новосибирской обла</w:t>
      </w:r>
      <w:r w:rsidRPr="000A4F2A">
        <w:rPr>
          <w:color w:val="auto"/>
          <w:shd w:val="clear" w:color="auto" w:fill="FFFFFF"/>
        </w:rPr>
        <w:t>с</w:t>
      </w:r>
      <w:r w:rsidRPr="000A4F2A">
        <w:rPr>
          <w:color w:val="auto"/>
          <w:shd w:val="clear" w:color="auto" w:fill="FFFFFF"/>
        </w:rPr>
        <w:t>ти</w:t>
      </w:r>
      <w:r w:rsidRPr="000A4F2A">
        <w:rPr>
          <w:color w:val="auto"/>
        </w:rPr>
        <w:t>.</w:t>
      </w:r>
      <w:r w:rsidRPr="000A4F2A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осущест</w:t>
      </w:r>
      <w:r w:rsidRPr="000A4F2A">
        <w:rPr>
          <w:color w:val="auto"/>
          <w:shd w:val="clear" w:color="auto" w:fill="FFFFFF"/>
        </w:rPr>
        <w:t>в</w:t>
      </w:r>
      <w:r w:rsidRPr="000A4F2A">
        <w:rPr>
          <w:color w:val="auto"/>
          <w:shd w:val="clear" w:color="auto" w:fill="FFFFFF"/>
        </w:rPr>
        <w:t>ляется в соответствии с соглашением о взаимодействии между Администрацией и МФЦ, заключенным в установленном порядке.</w:t>
      </w:r>
    </w:p>
    <w:p w:rsidR="00492767" w:rsidRPr="000A4F2A" w:rsidRDefault="00492767"/>
    <w:p w:rsidR="00492767" w:rsidRPr="000A4F2A" w:rsidRDefault="00492767">
      <w:pPr>
        <w:jc w:val="center"/>
      </w:pPr>
      <w:r w:rsidRPr="000A4F2A">
        <w:t>3. Состав, последовательность и сроки выполнения административных процедур, требования к порядку их выполнения</w:t>
      </w:r>
    </w:p>
    <w:p w:rsidR="00492767" w:rsidRPr="000A4F2A" w:rsidRDefault="00492767">
      <w:pPr>
        <w:jc w:val="center"/>
      </w:pPr>
    </w:p>
    <w:p w:rsidR="00492767" w:rsidRPr="000A4F2A" w:rsidRDefault="00492767" w:rsidP="00972D99">
      <w:pPr>
        <w:ind w:firstLine="567"/>
        <w:jc w:val="both"/>
      </w:pPr>
      <w:r w:rsidRPr="000A4F2A">
        <w:t>3.1. Предоставление муниципальной услуги включает в себя последовател</w:t>
      </w:r>
      <w:r w:rsidRPr="000A4F2A">
        <w:t>ь</w:t>
      </w:r>
      <w:r w:rsidRPr="000A4F2A">
        <w:t>ность следующих административных процедур:</w:t>
      </w:r>
    </w:p>
    <w:p w:rsidR="00492767" w:rsidRPr="000A4F2A" w:rsidRDefault="00492767" w:rsidP="00972D99">
      <w:pPr>
        <w:ind w:firstLine="567"/>
        <w:jc w:val="both"/>
      </w:pPr>
      <w:r w:rsidRPr="000A4F2A">
        <w:t>- прием и регистрация пакета документов;</w:t>
      </w:r>
    </w:p>
    <w:p w:rsidR="00492767" w:rsidRPr="000A4F2A" w:rsidRDefault="00492767" w:rsidP="00972D99">
      <w:pPr>
        <w:ind w:firstLine="567"/>
        <w:jc w:val="both"/>
      </w:pPr>
      <w:r w:rsidRPr="000A4F2A">
        <w:t>- рассмотрение поданных документов и принятие решения о переводе жилого помещения в нежилое.</w:t>
      </w:r>
    </w:p>
    <w:p w:rsidR="00492767" w:rsidRPr="000A4F2A" w:rsidRDefault="00492767" w:rsidP="00972D99">
      <w:pPr>
        <w:ind w:firstLine="567"/>
        <w:jc w:val="both"/>
      </w:pPr>
      <w:r w:rsidRPr="000A4F2A">
        <w:t>3.2. Прием и регистрация пакета документов.</w:t>
      </w:r>
    </w:p>
    <w:p w:rsidR="00492767" w:rsidRPr="000A4F2A" w:rsidRDefault="00492767" w:rsidP="00972D99">
      <w:pPr>
        <w:ind w:firstLine="567"/>
        <w:jc w:val="both"/>
      </w:pPr>
      <w:r w:rsidRPr="000A4F2A">
        <w:t>3.2.1. Основанием для начала административной процедуры по приему док</w:t>
      </w:r>
      <w:r w:rsidRPr="000A4F2A">
        <w:t>у</w:t>
      </w:r>
      <w:r w:rsidRPr="000A4F2A">
        <w:t>ментов является обращение заявителя с документами, необходимыми для уст</w:t>
      </w:r>
      <w:r w:rsidRPr="000A4F2A">
        <w:t>а</w:t>
      </w:r>
      <w:r w:rsidRPr="000A4F2A">
        <w:t>новления права заявителя на получение муниципальной услуги в соответствии с действующим законодательством.</w:t>
      </w:r>
    </w:p>
    <w:p w:rsidR="00492767" w:rsidRPr="000A4F2A" w:rsidRDefault="00492767" w:rsidP="00972D99">
      <w:pPr>
        <w:ind w:firstLine="567"/>
        <w:jc w:val="both"/>
      </w:pPr>
      <w:r w:rsidRPr="000A4F2A">
        <w:t>3.2.2. Специалист, ответственный за прием документов (далее по тексту - специалист, ответственный за прием документов):</w:t>
      </w:r>
    </w:p>
    <w:p w:rsidR="00492767" w:rsidRPr="000A4F2A" w:rsidRDefault="00492767" w:rsidP="00972D99">
      <w:pPr>
        <w:ind w:firstLine="567"/>
        <w:jc w:val="both"/>
      </w:pPr>
      <w:r w:rsidRPr="000A4F2A">
        <w:t>устанавливает предмет обращения, личность заявителя, полномочия предст</w:t>
      </w:r>
      <w:r w:rsidRPr="000A4F2A">
        <w:t>а</w:t>
      </w:r>
      <w:r w:rsidRPr="000A4F2A">
        <w:t>вителя заявителя;</w:t>
      </w:r>
    </w:p>
    <w:p w:rsidR="00492767" w:rsidRPr="000A4F2A" w:rsidRDefault="00492767" w:rsidP="00972D99">
      <w:pPr>
        <w:ind w:firstLine="567"/>
        <w:jc w:val="both"/>
      </w:pPr>
      <w:r w:rsidRPr="000A4F2A"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492767" w:rsidRPr="000A4F2A" w:rsidRDefault="00492767" w:rsidP="00972D99">
      <w:pPr>
        <w:ind w:firstLine="567"/>
        <w:jc w:val="both"/>
      </w:pPr>
      <w:r w:rsidRPr="000A4F2A">
        <w:t>документы в установленных законодательством случаях нотариально уд</w:t>
      </w:r>
      <w:r w:rsidRPr="000A4F2A">
        <w:t>о</w:t>
      </w:r>
      <w:r w:rsidRPr="000A4F2A">
        <w:t>стоверены, скреплены печатями, имеют надлежащие подписи сторон или опред</w:t>
      </w:r>
      <w:r w:rsidRPr="000A4F2A">
        <w:t>е</w:t>
      </w:r>
      <w:r w:rsidRPr="000A4F2A">
        <w:t>ленных законодательством должностных лиц;</w:t>
      </w:r>
    </w:p>
    <w:p w:rsidR="00492767" w:rsidRPr="000A4F2A" w:rsidRDefault="00492767" w:rsidP="00972D99">
      <w:pPr>
        <w:ind w:firstLine="567"/>
        <w:jc w:val="both"/>
      </w:pPr>
      <w:r w:rsidRPr="000A4F2A">
        <w:t>фамилии, имена и отчества заявителей, адреса регистрации написаны полн</w:t>
      </w:r>
      <w:r w:rsidRPr="000A4F2A">
        <w:t>о</w:t>
      </w:r>
      <w:r w:rsidRPr="000A4F2A">
        <w:t>стью;</w:t>
      </w:r>
    </w:p>
    <w:p w:rsidR="00492767" w:rsidRPr="000A4F2A" w:rsidRDefault="00492767" w:rsidP="00972D99">
      <w:pPr>
        <w:ind w:firstLine="567"/>
        <w:jc w:val="both"/>
      </w:pPr>
      <w:r w:rsidRPr="000A4F2A">
        <w:t>в документах нет подчисток, приписок, зачеркнутых слов и иных неогов</w:t>
      </w:r>
      <w:r w:rsidRPr="000A4F2A">
        <w:t>о</w:t>
      </w:r>
      <w:r w:rsidRPr="000A4F2A">
        <w:t>ренных исправлений;</w:t>
      </w:r>
    </w:p>
    <w:p w:rsidR="00492767" w:rsidRPr="000A4F2A" w:rsidRDefault="00492767" w:rsidP="00972D99">
      <w:pPr>
        <w:ind w:firstLine="567"/>
        <w:jc w:val="both"/>
      </w:pPr>
      <w:r w:rsidRPr="000A4F2A">
        <w:t>документы не имеют серьезных повреждений, наличие которых не позволяет однозначно истолковать их содержание;</w:t>
      </w:r>
    </w:p>
    <w:p w:rsidR="00492767" w:rsidRPr="000A4F2A" w:rsidRDefault="00492767" w:rsidP="00972D99">
      <w:pPr>
        <w:ind w:firstLine="567"/>
        <w:jc w:val="both"/>
      </w:pPr>
      <w:r w:rsidRPr="000A4F2A">
        <w:t>пакет представленных документов полностью укомплектован.</w:t>
      </w:r>
    </w:p>
    <w:p w:rsidR="00492767" w:rsidRPr="000A4F2A" w:rsidRDefault="00492767" w:rsidP="00972D99">
      <w:pPr>
        <w:ind w:firstLine="567"/>
        <w:jc w:val="both"/>
      </w:pPr>
      <w:r w:rsidRPr="000A4F2A"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</w:t>
      </w:r>
      <w:r w:rsidRPr="000A4F2A">
        <w:t>т</w:t>
      </w:r>
      <w:r w:rsidRPr="000A4F2A">
        <w:t>ков в представленных документах и меры по их устранению, возвращает док</w:t>
      </w:r>
      <w:r w:rsidRPr="000A4F2A">
        <w:t>у</w:t>
      </w:r>
      <w:r w:rsidRPr="000A4F2A">
        <w:t>менты заявителю.</w:t>
      </w:r>
    </w:p>
    <w:p w:rsidR="00492767" w:rsidRPr="000A4F2A" w:rsidRDefault="00492767" w:rsidP="00972D99">
      <w:pPr>
        <w:ind w:firstLine="567"/>
        <w:jc w:val="both"/>
      </w:pPr>
      <w:r w:rsidRPr="000A4F2A"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492767" w:rsidRPr="000A4F2A" w:rsidRDefault="00492767" w:rsidP="00972D99">
      <w:pPr>
        <w:ind w:firstLine="567"/>
        <w:jc w:val="both"/>
      </w:pPr>
      <w:r w:rsidRPr="000A4F2A"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492767" w:rsidRPr="000A4F2A" w:rsidRDefault="00492767" w:rsidP="00972D99">
      <w:pPr>
        <w:ind w:firstLine="567"/>
        <w:jc w:val="both"/>
      </w:pPr>
      <w:r w:rsidRPr="000A4F2A">
        <w:t>3.2.5. Специалист, ответственный за прием документов, вносит запись в жу</w:t>
      </w:r>
      <w:r w:rsidRPr="000A4F2A">
        <w:t>р</w:t>
      </w:r>
      <w:r w:rsidRPr="000A4F2A">
        <w:t xml:space="preserve">нал регистрации заявлений о предоставлении муниципальной услуги. </w:t>
      </w:r>
    </w:p>
    <w:p w:rsidR="00492767" w:rsidRPr="000A4F2A" w:rsidRDefault="00492767" w:rsidP="00972D99">
      <w:pPr>
        <w:ind w:firstLine="567"/>
        <w:jc w:val="both"/>
      </w:pPr>
      <w:r w:rsidRPr="000A4F2A"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492767" w:rsidRPr="000A4F2A" w:rsidRDefault="00492767" w:rsidP="00972D99">
      <w:pPr>
        <w:ind w:firstLine="567"/>
        <w:jc w:val="both"/>
      </w:pPr>
      <w:r w:rsidRPr="000A4F2A"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</w:t>
      </w:r>
      <w:r w:rsidRPr="000A4F2A">
        <w:t>н</w:t>
      </w:r>
      <w:r w:rsidRPr="000A4F2A">
        <w:t>тов. В расписке указывается:</w:t>
      </w:r>
    </w:p>
    <w:p w:rsidR="00492767" w:rsidRPr="000A4F2A" w:rsidRDefault="00492767" w:rsidP="00972D99">
      <w:pPr>
        <w:ind w:firstLine="567"/>
        <w:jc w:val="both"/>
      </w:pPr>
      <w:r w:rsidRPr="000A4F2A">
        <w:t>- порядковый номер записи в журнале регистрации заявлений о предоставл</w:t>
      </w:r>
      <w:r w:rsidRPr="000A4F2A">
        <w:t>е</w:t>
      </w:r>
      <w:r w:rsidRPr="000A4F2A">
        <w:t>нии муниципальной услуги (регистрационный номер);</w:t>
      </w:r>
    </w:p>
    <w:p w:rsidR="00492767" w:rsidRPr="000A4F2A" w:rsidRDefault="00492767" w:rsidP="00972D99">
      <w:pPr>
        <w:ind w:firstLine="567"/>
        <w:jc w:val="both"/>
      </w:pPr>
      <w:r w:rsidRPr="000A4F2A">
        <w:t>- дата представления документов;</w:t>
      </w:r>
    </w:p>
    <w:p w:rsidR="00492767" w:rsidRPr="000A4F2A" w:rsidRDefault="00492767" w:rsidP="00972D99">
      <w:pPr>
        <w:ind w:firstLine="567"/>
        <w:jc w:val="both"/>
      </w:pPr>
      <w:r w:rsidRPr="000A4F2A">
        <w:t>- фамилия и инициалы специалиста, принявшего документы и сделавшего соответствующую запись в журнале регистрации заявлений о предоставлении м</w:t>
      </w:r>
      <w:r w:rsidRPr="000A4F2A">
        <w:t>у</w:t>
      </w:r>
      <w:r w:rsidRPr="000A4F2A">
        <w:t xml:space="preserve">ниципальной услуги, </w:t>
      </w:r>
    </w:p>
    <w:p w:rsidR="00492767" w:rsidRPr="000A4F2A" w:rsidRDefault="00492767" w:rsidP="00972D99">
      <w:pPr>
        <w:ind w:firstLine="567"/>
        <w:jc w:val="both"/>
      </w:pPr>
      <w:r w:rsidRPr="000A4F2A">
        <w:t>- подпись специалиста.</w:t>
      </w:r>
    </w:p>
    <w:p w:rsidR="00492767" w:rsidRPr="000A4F2A" w:rsidRDefault="00492767" w:rsidP="00972D99">
      <w:pPr>
        <w:ind w:firstLine="567"/>
        <w:jc w:val="both"/>
      </w:pPr>
      <w:r w:rsidRPr="000A4F2A">
        <w:t>3.2.7. Специалист, ответственный за прием документов, передает их в уст</w:t>
      </w:r>
      <w:r w:rsidRPr="000A4F2A">
        <w:t>а</w:t>
      </w:r>
      <w:r w:rsidRPr="000A4F2A">
        <w:t>новленном порядке для рассмотрения.</w:t>
      </w:r>
    </w:p>
    <w:p w:rsidR="00492767" w:rsidRPr="000A4F2A" w:rsidRDefault="00492767" w:rsidP="00972D99">
      <w:pPr>
        <w:ind w:firstLine="567"/>
        <w:jc w:val="both"/>
      </w:pPr>
      <w:r w:rsidRPr="000A4F2A"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</w:t>
      </w:r>
      <w:r w:rsidRPr="000A4F2A">
        <w:t>с</w:t>
      </w:r>
      <w:r w:rsidRPr="000A4F2A">
        <w:t>смотрение.</w:t>
      </w:r>
    </w:p>
    <w:p w:rsidR="00492767" w:rsidRPr="000A4F2A" w:rsidRDefault="00492767" w:rsidP="00972D99">
      <w:pPr>
        <w:ind w:firstLine="567"/>
        <w:jc w:val="both"/>
      </w:pPr>
      <w:r w:rsidRPr="000A4F2A">
        <w:t>Суммарная длительность административной процедуры - 30 минут.</w:t>
      </w:r>
    </w:p>
    <w:p w:rsidR="00492767" w:rsidRPr="000A4F2A" w:rsidRDefault="00492767" w:rsidP="00972D99">
      <w:pPr>
        <w:ind w:firstLine="567"/>
        <w:jc w:val="both"/>
      </w:pPr>
      <w:r w:rsidRPr="000A4F2A">
        <w:t>3.3. Рассмотрение поданных документов и принятие решения о переводе ж</w:t>
      </w:r>
      <w:r w:rsidRPr="000A4F2A">
        <w:t>и</w:t>
      </w:r>
      <w:r w:rsidRPr="000A4F2A">
        <w:t>лого помещения в нежилое.</w:t>
      </w:r>
    </w:p>
    <w:p w:rsidR="00492767" w:rsidRPr="000A4F2A" w:rsidRDefault="00492767" w:rsidP="00B2651A">
      <w:pPr>
        <w:ind w:firstLine="567"/>
        <w:jc w:val="both"/>
      </w:pPr>
      <w:r w:rsidRPr="000A4F2A"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</w:t>
      </w:r>
      <w:r w:rsidRPr="000A4F2A">
        <w:t>в</w:t>
      </w:r>
      <w:r w:rsidRPr="000A4F2A">
        <w:t>ленные документы), является их поступление специалисту, ответственному за прием и оформление документов.</w:t>
      </w:r>
    </w:p>
    <w:p w:rsidR="00492767" w:rsidRPr="000A4F2A" w:rsidRDefault="00492767" w:rsidP="00673499">
      <w:pPr>
        <w:ind w:firstLine="567"/>
        <w:jc w:val="both"/>
      </w:pPr>
      <w:r w:rsidRPr="000A4F2A">
        <w:t>3.3.2. Вопрос о возможности перевода жилого помещения в нежилое пом</w:t>
      </w:r>
      <w:r w:rsidRPr="000A4F2A">
        <w:t>е</w:t>
      </w:r>
      <w:r w:rsidRPr="000A4F2A">
        <w:t>щение выносится на рассмотрение комиссии, наделенной соответствующими полномочиями и сформированной правовым актом Администрации муниципал</w:t>
      </w:r>
      <w:r w:rsidRPr="000A4F2A">
        <w:t>ь</w:t>
      </w:r>
      <w:r w:rsidRPr="000A4F2A">
        <w:t>ного образования, не позднее чем через 30 дней со дня приема представленных документов.</w:t>
      </w:r>
    </w:p>
    <w:p w:rsidR="00492767" w:rsidRPr="000A4F2A" w:rsidRDefault="00492767" w:rsidP="00673499">
      <w:pPr>
        <w:ind w:firstLine="567"/>
        <w:jc w:val="both"/>
      </w:pPr>
      <w:r w:rsidRPr="000A4F2A">
        <w:t>3.3.3. Специалист, ответственный за прием и оформление документов, в т</w:t>
      </w:r>
      <w:r w:rsidRPr="000A4F2A">
        <w:t>е</w:t>
      </w:r>
      <w:r w:rsidRPr="000A4F2A">
        <w:t>чение трех рабочих дней со дня приема документов, поочередно направляет главе муниципального образования поступившие документы для предварительного о</w:t>
      </w:r>
      <w:r w:rsidRPr="000A4F2A">
        <w:t>з</w:t>
      </w:r>
      <w:r w:rsidRPr="000A4F2A">
        <w:t>накомления с ними. Максимальный срок ознакомления главы муниципального образования с представленными документами не должен превышать трех рабочих дней. В случае необходимости, глава муниципального образования с уполном</w:t>
      </w:r>
      <w:r w:rsidRPr="000A4F2A">
        <w:t>о</w:t>
      </w:r>
      <w:r w:rsidRPr="000A4F2A">
        <w:t>ченным специалистом администрации муниципального образования выезжают на объект для осмотра переводимого помещения. Общий срок предварительного о</w:t>
      </w:r>
      <w:r w:rsidRPr="000A4F2A">
        <w:t>з</w:t>
      </w:r>
      <w:r w:rsidRPr="000A4F2A">
        <w:t xml:space="preserve">накомления с представленными документами не должен превышать тридцати дней. </w:t>
      </w:r>
    </w:p>
    <w:p w:rsidR="00492767" w:rsidRPr="000A4F2A" w:rsidRDefault="00492767" w:rsidP="00673499">
      <w:pPr>
        <w:ind w:firstLine="567"/>
        <w:jc w:val="both"/>
      </w:pPr>
      <w:r w:rsidRPr="000A4F2A">
        <w:t>3.3.4. Глава муниципального образования рассматривает представленные д</w:t>
      </w:r>
      <w:r w:rsidRPr="000A4F2A">
        <w:t>о</w:t>
      </w:r>
      <w:r w:rsidRPr="000A4F2A">
        <w:t xml:space="preserve">кументы и принимает решение о возможности (невозможности) перевода жилого помещения в нежилое помещение. </w:t>
      </w:r>
    </w:p>
    <w:p w:rsidR="00492767" w:rsidRPr="000A4F2A" w:rsidRDefault="00492767" w:rsidP="00673499">
      <w:pPr>
        <w:ind w:firstLine="567"/>
        <w:jc w:val="both"/>
      </w:pPr>
      <w:r w:rsidRPr="000A4F2A">
        <w:t>В случае принятия решения о возможности перевода жилого помещения в нежилое помещение, уполномоченный специалист администрации муниципал</w:t>
      </w:r>
      <w:r w:rsidRPr="000A4F2A">
        <w:t>ь</w:t>
      </w:r>
      <w:r w:rsidRPr="000A4F2A">
        <w:t>ного образования определяет перечень работ и условий по их проведению, нео</w:t>
      </w:r>
      <w:r w:rsidRPr="000A4F2A">
        <w:t>б</w:t>
      </w:r>
      <w:r w:rsidRPr="000A4F2A">
        <w:t xml:space="preserve">ходимых для использования помещения в качестве нежилого. </w:t>
      </w:r>
    </w:p>
    <w:p w:rsidR="00492767" w:rsidRPr="000A4F2A" w:rsidRDefault="00492767" w:rsidP="00673499">
      <w:pPr>
        <w:ind w:firstLine="567"/>
        <w:jc w:val="both"/>
      </w:pPr>
      <w:r w:rsidRPr="000A4F2A">
        <w:t>В случае принятия решения о невозможности перевода жилого помещения в нежилое помещение, администрация муниципального образования указывает о</w:t>
      </w:r>
      <w:r w:rsidRPr="000A4F2A">
        <w:t>с</w:t>
      </w:r>
      <w:r w:rsidRPr="000A4F2A">
        <w:t>нования, по которым перевод не может быть осуществлен.</w:t>
      </w:r>
    </w:p>
    <w:p w:rsidR="00492767" w:rsidRPr="000A4F2A" w:rsidRDefault="00492767" w:rsidP="00673499">
      <w:pPr>
        <w:ind w:firstLine="567"/>
        <w:jc w:val="both"/>
      </w:pPr>
      <w:r w:rsidRPr="000A4F2A">
        <w:t>Решение комиссии оформляется протоколом.</w:t>
      </w:r>
    </w:p>
    <w:p w:rsidR="00492767" w:rsidRPr="000A4F2A" w:rsidRDefault="00492767" w:rsidP="00673499">
      <w:pPr>
        <w:jc w:val="both"/>
      </w:pPr>
    </w:p>
    <w:p w:rsidR="00492767" w:rsidRPr="000A4F2A" w:rsidRDefault="00492767" w:rsidP="00673499">
      <w:pPr>
        <w:jc w:val="both"/>
      </w:pPr>
    </w:p>
    <w:p w:rsidR="00492767" w:rsidRPr="000A4F2A" w:rsidRDefault="00492767">
      <w:pPr>
        <w:jc w:val="center"/>
      </w:pPr>
      <w:r w:rsidRPr="000A4F2A">
        <w:t>4. Порядок и формы контроля за совершением действий</w:t>
      </w:r>
    </w:p>
    <w:p w:rsidR="00492767" w:rsidRPr="000A4F2A" w:rsidRDefault="00492767">
      <w:pPr>
        <w:jc w:val="center"/>
      </w:pPr>
      <w:r w:rsidRPr="000A4F2A">
        <w:t>по предоставлению  муниципальной  услуги</w:t>
      </w:r>
    </w:p>
    <w:p w:rsidR="00492767" w:rsidRPr="000A4F2A" w:rsidRDefault="00492767">
      <w:pPr>
        <w:jc w:val="both"/>
      </w:pPr>
    </w:p>
    <w:p w:rsidR="00492767" w:rsidRPr="000A4F2A" w:rsidRDefault="00492767" w:rsidP="00673499">
      <w:pPr>
        <w:ind w:firstLine="567"/>
        <w:jc w:val="both"/>
      </w:pPr>
      <w:r w:rsidRPr="000A4F2A">
        <w:t>4.1. Текущий контроль за соблюдением и исполнением муниципальными служащими Администрации положений настоящего административного регл</w:t>
      </w:r>
      <w:r w:rsidRPr="000A4F2A">
        <w:t>а</w:t>
      </w:r>
      <w:r w:rsidRPr="000A4F2A">
        <w:t>мента и иных нормативных правовых актов, устанавливающих требования к пр</w:t>
      </w:r>
      <w:r w:rsidRPr="000A4F2A">
        <w:t>е</w:t>
      </w:r>
      <w:r w:rsidRPr="000A4F2A">
        <w:t>доставлению муниципальной услуги, а также принятием решений осуществляет глава муниципального образования.</w:t>
      </w:r>
    </w:p>
    <w:p w:rsidR="00492767" w:rsidRPr="000A4F2A" w:rsidRDefault="00492767" w:rsidP="00673499">
      <w:pPr>
        <w:ind w:firstLine="567"/>
        <w:jc w:val="both"/>
      </w:pPr>
      <w:r w:rsidRPr="000A4F2A">
        <w:t>4.2. Текущий контроль, осуществляется путем проведения плановых (один раз в год) и внеплановых проверок полноты и качества предоставления муниц</w:t>
      </w:r>
      <w:r w:rsidRPr="000A4F2A">
        <w:t>и</w:t>
      </w:r>
      <w:r w:rsidRPr="000A4F2A">
        <w:t>пальной услуги. Проверки проводятся на основании распоряжения главы мун</w:t>
      </w:r>
      <w:r w:rsidRPr="000A4F2A">
        <w:t>и</w:t>
      </w:r>
      <w:r w:rsidRPr="000A4F2A">
        <w:t>ципального образования.</w:t>
      </w:r>
    </w:p>
    <w:p w:rsidR="00492767" w:rsidRPr="000A4F2A" w:rsidRDefault="00492767" w:rsidP="00673499">
      <w:pPr>
        <w:ind w:firstLine="567"/>
        <w:jc w:val="both"/>
      </w:pPr>
      <w:r w:rsidRPr="000A4F2A">
        <w:t>4.3. Ответственность за предоставление муниципальной услуги возлагается на главу муниципального образования, который непосредственно принимает р</w:t>
      </w:r>
      <w:r w:rsidRPr="000A4F2A">
        <w:t>е</w:t>
      </w:r>
      <w:r w:rsidRPr="000A4F2A">
        <w:t>шение по вопросам предоставления муниципальной  услуги.</w:t>
      </w:r>
    </w:p>
    <w:p w:rsidR="00492767" w:rsidRPr="000A4F2A" w:rsidRDefault="00492767" w:rsidP="00673499">
      <w:pPr>
        <w:ind w:firstLine="567"/>
        <w:jc w:val="both"/>
      </w:pPr>
      <w:r w:rsidRPr="000A4F2A">
        <w:t>4.4. Ответственность за неисполнение, ненадлежащее исполнение возложе</w:t>
      </w:r>
      <w:r w:rsidRPr="000A4F2A">
        <w:t>н</w:t>
      </w:r>
      <w:r w:rsidRPr="000A4F2A">
        <w:t>ных обязанностей по предоставлению муниципальной услуги возлагается на м</w:t>
      </w:r>
      <w:r w:rsidRPr="000A4F2A">
        <w:t>у</w:t>
      </w:r>
      <w:r w:rsidRPr="000A4F2A">
        <w:t>ниципальных служащих Администрации в соответствии с Федеральным законом от 02.03.2007 N 25-ФЗ "О муниципальной службе в Российской Федерации" и Ф</w:t>
      </w:r>
      <w:r w:rsidRPr="000A4F2A">
        <w:t>е</w:t>
      </w:r>
      <w:r w:rsidRPr="000A4F2A">
        <w:t>деральным законом от 25 декабря 2008 года № 273-ФЗ «О противодействии ко</w:t>
      </w:r>
      <w:r w:rsidRPr="000A4F2A">
        <w:t>р</w:t>
      </w:r>
      <w:r w:rsidRPr="000A4F2A">
        <w:t>рупции».</w:t>
      </w:r>
    </w:p>
    <w:p w:rsidR="00492767" w:rsidRPr="000A4F2A" w:rsidRDefault="00492767">
      <w:pPr>
        <w:ind w:firstLine="709"/>
        <w:jc w:val="both"/>
      </w:pPr>
    </w:p>
    <w:p w:rsidR="00492767" w:rsidRPr="000A4F2A" w:rsidRDefault="00492767" w:rsidP="00B26B69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0A4F2A">
        <w:rPr>
          <w:sz w:val="28"/>
          <w:szCs w:val="28"/>
        </w:rPr>
        <w:t>5. Досудебный (внесудебный) порядок обжалования решений и действий (безде</w:t>
      </w:r>
      <w:r w:rsidRPr="000A4F2A">
        <w:rPr>
          <w:sz w:val="28"/>
          <w:szCs w:val="28"/>
        </w:rPr>
        <w:t>й</w:t>
      </w:r>
      <w:r w:rsidRPr="000A4F2A">
        <w:rPr>
          <w:sz w:val="28"/>
          <w:szCs w:val="28"/>
        </w:rPr>
        <w:t xml:space="preserve">ствия) органа, предоставляющего муниципальную услугу, </w:t>
      </w:r>
      <w:r w:rsidRPr="000A4F2A">
        <w:rPr>
          <w:sz w:val="28"/>
          <w:szCs w:val="28"/>
        </w:rPr>
        <w:br/>
        <w:t>а также должностных лиц, муниципальных служащих</w:t>
      </w:r>
    </w:p>
    <w:p w:rsidR="00492767" w:rsidRPr="000A4F2A" w:rsidRDefault="00492767" w:rsidP="00B26B69">
      <w:pPr>
        <w:pStyle w:val="NormalWeb"/>
        <w:spacing w:before="0" w:beforeAutospacing="0" w:after="0" w:afterAutospacing="0"/>
        <w:ind w:left="600"/>
        <w:rPr>
          <w:sz w:val="28"/>
          <w:szCs w:val="28"/>
        </w:rPr>
      </w:pP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0A4F2A">
        <w:t>д</w:t>
      </w:r>
      <w:r w:rsidRPr="000A4F2A">
        <w:t>министрации), в досудебном (внесудебном) порядке, в том числе в следующих случаях: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1) нарушение срока регистрации запроса заявителя о предоставлении мун</w:t>
      </w:r>
      <w:r w:rsidRPr="000A4F2A">
        <w:t>и</w:t>
      </w:r>
      <w:r w:rsidRPr="000A4F2A">
        <w:t>ципальной услуги;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2) нарушение срока предоставления муниципальной услуги;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3) требование у заявителя документов, не предусмотренных администрати</w:t>
      </w:r>
      <w:r w:rsidRPr="000A4F2A">
        <w:t>в</w:t>
      </w:r>
      <w:r w:rsidRPr="000A4F2A">
        <w:t>ным регламентом для предоставления муниципальной услуги;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4) отказ в приеме у заявителя документов, предоставление которых пред</w:t>
      </w:r>
      <w:r w:rsidRPr="000A4F2A">
        <w:t>у</w:t>
      </w:r>
      <w:r w:rsidRPr="000A4F2A">
        <w:t>смотрено административным регламентом;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6) затребование с заявителя при предоставлении муниципальной услуги пл</w:t>
      </w:r>
      <w:r w:rsidRPr="000A4F2A">
        <w:t>а</w:t>
      </w:r>
      <w:r w:rsidRPr="000A4F2A">
        <w:t>ты, не предусмотренной административным регламентом;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0A4F2A">
        <w:t>и</w:t>
      </w:r>
      <w:r w:rsidRPr="000A4F2A">
        <w:t>ципальной услуги документах либо нарушение установленного срока таких и</w:t>
      </w:r>
      <w:r w:rsidRPr="000A4F2A">
        <w:t>с</w:t>
      </w:r>
      <w:r w:rsidRPr="000A4F2A">
        <w:t>правлений.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0A4F2A">
        <w:rPr>
          <w:lang w:val="en-US"/>
        </w:rPr>
        <w:t>www</w:t>
      </w:r>
      <w:r w:rsidRPr="000A4F2A">
        <w:t>.</w:t>
      </w:r>
      <w:r w:rsidRPr="000A4F2A">
        <w:rPr>
          <w:lang w:val="en-US"/>
        </w:rPr>
        <w:t>do</w:t>
      </w:r>
      <w:r w:rsidRPr="000A4F2A">
        <w:t>.</w:t>
      </w:r>
      <w:r w:rsidRPr="000A4F2A">
        <w:rPr>
          <w:lang w:val="en-US"/>
        </w:rPr>
        <w:t>gosuslugi</w:t>
      </w:r>
      <w:r w:rsidRPr="000A4F2A">
        <w:t>.</w:t>
      </w:r>
      <w:r w:rsidRPr="000A4F2A">
        <w:rPr>
          <w:lang w:val="en-US"/>
        </w:rPr>
        <w:t>ru</w:t>
      </w:r>
      <w:r w:rsidRPr="000A4F2A">
        <w:t>). Жалоба также может быть принята при личном приеме заявителя.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5.4. Жалоба должна содержать: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0A4F2A">
        <w:t>у</w:t>
      </w:r>
      <w:r w:rsidRPr="000A4F2A">
        <w:t>ются;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2) фамилию, имя, отчество (последнее – при наличии), сведения о месте ж</w:t>
      </w:r>
      <w:r w:rsidRPr="000A4F2A">
        <w:t>и</w:t>
      </w:r>
      <w:r w:rsidRPr="000A4F2A">
        <w:t>тельства заявителя – гражданина либо наименование, сведения о месте нахожд</w:t>
      </w:r>
      <w:r w:rsidRPr="000A4F2A">
        <w:t>е</w:t>
      </w:r>
      <w:r w:rsidRPr="000A4F2A">
        <w:t>ния заявителя – юридического лица, а также номер (номера) контактного телеф</w:t>
      </w:r>
      <w:r w:rsidRPr="000A4F2A">
        <w:t>о</w:t>
      </w:r>
      <w:r w:rsidRPr="000A4F2A">
        <w:t>на, адрес (адреса) электронной почты (при наличии) и почтовый адрес, по кот</w:t>
      </w:r>
      <w:r w:rsidRPr="000A4F2A">
        <w:t>о</w:t>
      </w:r>
      <w:r w:rsidRPr="000A4F2A">
        <w:t>рым должен быть направлен ответ заявителю;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3) сведения об обжалуемых решениях и действиях (бездействии) админис</w:t>
      </w:r>
      <w:r w:rsidRPr="000A4F2A">
        <w:t>т</w:t>
      </w:r>
      <w:r w:rsidRPr="000A4F2A">
        <w:t>рации, должностного лица администрации либо сотрудника администрации;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4) доводы, на основании которых заявитель не согласен с решением и дейс</w:t>
      </w:r>
      <w:r w:rsidRPr="000A4F2A">
        <w:t>т</w:t>
      </w:r>
      <w:r w:rsidRPr="000A4F2A"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При подаче жалобы заявитель вправе получить в администрации копии д</w:t>
      </w:r>
      <w:r w:rsidRPr="000A4F2A">
        <w:t>о</w:t>
      </w:r>
      <w:r w:rsidRPr="000A4F2A">
        <w:t>кументов, подтверждающих обжалуемое действие (бездействие) должностного лица.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0A4F2A">
        <w:t>т</w:t>
      </w:r>
      <w:r w:rsidRPr="000A4F2A"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0A4F2A">
        <w:t>в</w:t>
      </w:r>
      <w:r w:rsidRPr="000A4F2A">
        <w:t>ленного срока таких исправлений – в течение 5 (пяти) рабочих дней со дня ее р</w:t>
      </w:r>
      <w:r w:rsidRPr="000A4F2A">
        <w:t>е</w:t>
      </w:r>
      <w:r w:rsidRPr="000A4F2A">
        <w:t>гистрации.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0A4F2A">
        <w:t>а</w:t>
      </w:r>
      <w:r w:rsidRPr="000A4F2A">
        <w:t>тивного регламента, принимает одно из следующих решений: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0A4F2A">
        <w:t>е</w:t>
      </w:r>
      <w:r w:rsidRPr="000A4F2A"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0A4F2A">
        <w:t>ы</w:t>
      </w:r>
      <w:r w:rsidRPr="000A4F2A">
        <w:t>ми актами, а также в иных формах;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2) отказывает в удовлетворении жалобы.</w:t>
      </w:r>
    </w:p>
    <w:p w:rsidR="00492767" w:rsidRPr="000A4F2A" w:rsidRDefault="00492767" w:rsidP="00B26B69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0A4F2A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2767" w:rsidRPr="000A4F2A" w:rsidRDefault="00492767" w:rsidP="00B26B69">
      <w:pPr>
        <w:ind w:firstLine="567"/>
        <w:jc w:val="both"/>
      </w:pPr>
      <w:r w:rsidRPr="000A4F2A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0A4F2A">
        <w:t>ж</w:t>
      </w:r>
      <w:r w:rsidRPr="000A4F2A">
        <w:t>ностное лицо, наделенное полномочиями по рассмотрению жалоб, незамедл</w:t>
      </w:r>
      <w:r w:rsidRPr="000A4F2A">
        <w:t>и</w:t>
      </w:r>
      <w:r w:rsidRPr="000A4F2A">
        <w:t>тельно направляет имеющиеся материалы в органы прокуратуры.</w:t>
      </w:r>
    </w:p>
    <w:p w:rsidR="00492767" w:rsidRPr="00A13E04" w:rsidRDefault="00492767" w:rsidP="00A13E04">
      <w:r>
        <w:t xml:space="preserve">                                                                              </w:t>
      </w:r>
      <w:r w:rsidRPr="00A13E04">
        <w:t>ПРИЛОЖЕНИЕ № 1</w:t>
      </w:r>
    </w:p>
    <w:p w:rsidR="00492767" w:rsidRPr="00A13E04" w:rsidRDefault="00492767" w:rsidP="00A13E04">
      <w:pPr>
        <w:jc w:val="center"/>
      </w:pPr>
      <w:r w:rsidRPr="00A13E04">
        <w:t xml:space="preserve">                                                                          к административному регламенту</w:t>
      </w:r>
    </w:p>
    <w:p w:rsidR="00492767" w:rsidRPr="00A13E04" w:rsidRDefault="00492767">
      <w:pPr>
        <w:jc w:val="right"/>
      </w:pPr>
      <w:r w:rsidRPr="00A13E04">
        <w:t>предоставления муниципальной услуги</w:t>
      </w:r>
    </w:p>
    <w:p w:rsidR="00492767" w:rsidRPr="00A13E04" w:rsidRDefault="00492767">
      <w:pPr>
        <w:jc w:val="center"/>
      </w:pPr>
    </w:p>
    <w:p w:rsidR="00492767" w:rsidRPr="00A13E04" w:rsidRDefault="00492767">
      <w:pPr>
        <w:jc w:val="center"/>
      </w:pPr>
      <w:r w:rsidRPr="00A13E04">
        <w:t>БЛОК-СХЕМА</w:t>
      </w:r>
    </w:p>
    <w:p w:rsidR="00492767" w:rsidRPr="00A13E04" w:rsidRDefault="00492767">
      <w:pPr>
        <w:jc w:val="center"/>
      </w:pPr>
      <w:r w:rsidRPr="00A13E04">
        <w:t>предоставления муниципальной услуги</w:t>
      </w:r>
    </w:p>
    <w:p w:rsidR="00492767" w:rsidRPr="00A13E04" w:rsidRDefault="00492767">
      <w:pPr>
        <w:jc w:val="center"/>
      </w:pPr>
    </w:p>
    <w:p w:rsidR="00492767" w:rsidRPr="00A13E04" w:rsidRDefault="00492767">
      <w:pPr>
        <w:ind w:firstLine="540"/>
        <w:jc w:val="both"/>
      </w:pPr>
      <w:r>
        <w:rPr>
          <w:noProof/>
        </w:rPr>
        <w:pict>
          <v:rect id="Rectangle 2" o:spid="_x0000_s1026" style="position:absolute;left:0;text-align:left;margin-left:87.35pt;margin-top:1.65pt;width:301.5pt;height:3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">
            <v:textbox>
              <w:txbxContent>
                <w:p w:rsidR="00492767" w:rsidRPr="00A13E04" w:rsidRDefault="00492767" w:rsidP="00D90F37">
                  <w:pPr>
                    <w:jc w:val="center"/>
                  </w:pPr>
                  <w:bookmarkStart w:id="0" w:name="_GoBack"/>
                  <w:bookmarkEnd w:id="0"/>
                  <w:r w:rsidRPr="00A13E04">
                    <w:t>Прием и регистрация документов, поданных заявит</w:t>
                  </w:r>
                  <w:r w:rsidRPr="00A13E04">
                    <w:t>е</w:t>
                  </w:r>
                  <w:r w:rsidRPr="00A13E04">
                    <w:t>лем</w:t>
                  </w:r>
                </w:p>
              </w:txbxContent>
            </v:textbox>
          </v:rect>
        </w:pict>
      </w:r>
    </w:p>
    <w:p w:rsidR="00492767" w:rsidRPr="00A13E04" w:rsidRDefault="00492767">
      <w:pPr>
        <w:ind w:left="5040"/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27" type="#_x0000_t34" style="position:absolute;left:0;text-align:left;margin-left:372.35pt;margin-top:178.3pt;width:63pt;height:30pt;rotation:90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" adj="0">
            <v:stroke endarrow="block"/>
          </v:shape>
        </w:pict>
      </w:r>
      <w:r>
        <w:rPr>
          <w:noProof/>
        </w:rPr>
        <w:pict>
          <v:shape id="AutoShape 9" o:spid="_x0000_s1028" type="#_x0000_t34" style="position:absolute;left:0;text-align:left;margin-left:29.6pt;margin-top:167.05pt;width:63pt;height:52.5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" adj="-258">
            <v:stroke endarrow="block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9" type="#_x0000_t32" style="position:absolute;left:0;text-align:left;margin-left:235.1pt;margin-top:101.8pt;width:0;height:40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pu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">
            <v:stroke endarrow="block"/>
          </v:shape>
        </w:pict>
      </w:r>
      <w:r>
        <w:rPr>
          <w:noProof/>
        </w:rPr>
        <w:pict>
          <v:shape id="AutoShape 7" o:spid="_x0000_s1030" type="#_x0000_t32" style="position:absolute;left:0;text-align:left;margin-left:235.1pt;margin-top:24.55pt;width:0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U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">
            <v:stroke endarrow="block"/>
          </v:shape>
        </w:pict>
      </w:r>
      <w:r>
        <w:rPr>
          <w:noProof/>
        </w:rPr>
        <w:pict>
          <v:rect id="Rectangle 6" o:spid="_x0000_s1031" style="position:absolute;left:0;text-align:left;margin-left:341.6pt;margin-top:224.8pt;width:146.25pt;height:96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">
            <v:textbox>
              <w:txbxContent>
                <w:p w:rsidR="00492767" w:rsidRPr="00A13E04" w:rsidRDefault="00492767" w:rsidP="00D90F37">
                  <w:pPr>
                    <w:jc w:val="center"/>
                  </w:pPr>
                  <w:r w:rsidRPr="00A13E04">
                    <w:t>Выдача заявителю реш</w:t>
                  </w:r>
                  <w:r w:rsidRPr="00A13E04">
                    <w:t>е</w:t>
                  </w:r>
                  <w:r w:rsidRPr="00A13E04">
                    <w:t>ния об отказе в переводе жилого п</w:t>
                  </w:r>
                  <w:r w:rsidRPr="00A13E04">
                    <w:t>о</w:t>
                  </w:r>
                  <w:r w:rsidRPr="00A13E04">
                    <w:t>мещения в н</w:t>
                  </w:r>
                  <w:r w:rsidRPr="00A13E04">
                    <w:t>е</w:t>
                  </w:r>
                  <w:r w:rsidRPr="00A13E04">
                    <w:t>жилое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" o:spid="_x0000_s1032" style="position:absolute;left:0;text-align:left;margin-left:-30.4pt;margin-top:224.8pt;width:129.75pt;height:87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">
            <v:textbox>
              <w:txbxContent>
                <w:p w:rsidR="00492767" w:rsidRPr="00A13E04" w:rsidRDefault="00492767" w:rsidP="00D90F37">
                  <w:pPr>
                    <w:jc w:val="center"/>
                  </w:pPr>
                  <w:r w:rsidRPr="00A13E04">
                    <w:t>Выдача заявителю решения о перев</w:t>
                  </w:r>
                  <w:r w:rsidRPr="00A13E04">
                    <w:t>о</w:t>
                  </w:r>
                  <w:r w:rsidRPr="00A13E04">
                    <w:t>де жилого пом</w:t>
                  </w:r>
                  <w:r w:rsidRPr="00A13E04">
                    <w:t>е</w:t>
                  </w:r>
                  <w:r w:rsidRPr="00A13E04">
                    <w:t>щения в нежилое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" o:spid="_x0000_s1033" style="position:absolute;left:0;text-align:left;margin-left:87.35pt;margin-top:142.3pt;width:301.5pt;height:3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">
            <v:textbox>
              <w:txbxContent>
                <w:p w:rsidR="00492767" w:rsidRPr="00A13E04" w:rsidRDefault="00492767" w:rsidP="00D90F37">
                  <w:pPr>
                    <w:jc w:val="center"/>
                  </w:pPr>
                  <w:r w:rsidRPr="00A13E04">
                    <w:t>Принятие решения о переводе жилого помещ</w:t>
                  </w:r>
                  <w:r w:rsidRPr="00A13E04">
                    <w:t>е</w:t>
                  </w:r>
                  <w:r w:rsidRPr="00A13E04">
                    <w:t>ния в нежилое комиссией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34" style="position:absolute;left:0;text-align:left;margin-left:87.35pt;margin-top:57.55pt;width:301.5pt;height:44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">
            <v:textbox>
              <w:txbxContent>
                <w:p w:rsidR="00492767" w:rsidRPr="00A13E04" w:rsidRDefault="00492767" w:rsidP="00D90F37">
                  <w:pPr>
                    <w:jc w:val="center"/>
                  </w:pPr>
                  <w:r w:rsidRPr="00A13E04">
                    <w:t>Проверка наличия необходимых документов и их на</w:t>
                  </w:r>
                  <w:r w:rsidRPr="00A13E04">
                    <w:t>д</w:t>
                  </w:r>
                  <w:r w:rsidRPr="00A13E04">
                    <w:t>лежащего оформления</w:t>
                  </w:r>
                </w:p>
              </w:txbxContent>
            </v:textbox>
          </v:rect>
        </w:pict>
      </w:r>
    </w:p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/>
    <w:p w:rsidR="00492767" w:rsidRPr="00A13E04" w:rsidRDefault="00492767" w:rsidP="00FA018E">
      <w:pPr>
        <w:tabs>
          <w:tab w:val="left" w:pos="8490"/>
          <w:tab w:val="left" w:pos="8565"/>
        </w:tabs>
      </w:pPr>
      <w:r w:rsidRPr="00A13E04">
        <w:t xml:space="preserve">    да</w:t>
      </w:r>
      <w:r w:rsidRPr="00A13E04">
        <w:tab/>
        <w:t>нет</w:t>
      </w:r>
      <w:r w:rsidRPr="00A13E04">
        <w:tab/>
      </w:r>
    </w:p>
    <w:sectPr w:rsidR="00492767" w:rsidRPr="00A13E04" w:rsidSect="0099547F">
      <w:headerReference w:type="default" r:id="rId7"/>
      <w:pgSz w:w="11906" w:h="16838"/>
      <w:pgMar w:top="851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767" w:rsidRDefault="00492767">
      <w:r>
        <w:separator/>
      </w:r>
    </w:p>
  </w:endnote>
  <w:endnote w:type="continuationSeparator" w:id="0">
    <w:p w:rsidR="00492767" w:rsidRDefault="00492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767" w:rsidRDefault="00492767">
      <w:r>
        <w:separator/>
      </w:r>
    </w:p>
  </w:footnote>
  <w:footnote w:type="continuationSeparator" w:id="0">
    <w:p w:rsidR="00492767" w:rsidRDefault="004927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767" w:rsidRDefault="00492767"/>
  <w:p w:rsidR="00492767" w:rsidRDefault="00492767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2A88FF1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E2C231A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38262EC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5D12DD66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28E089F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9C26DEA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C424AE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B0CA90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89620800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19B15C3D"/>
    <w:multiLevelType w:val="hybridMultilevel"/>
    <w:tmpl w:val="4DB8176A"/>
    <w:lvl w:ilvl="0" w:tplc="65BC675A">
      <w:start w:val="6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4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11A55"/>
    <w:rsid w:val="00031CF5"/>
    <w:rsid w:val="000337EB"/>
    <w:rsid w:val="00081664"/>
    <w:rsid w:val="0009730B"/>
    <w:rsid w:val="000A4F2A"/>
    <w:rsid w:val="000B36AC"/>
    <w:rsid w:val="000B6985"/>
    <w:rsid w:val="000D379A"/>
    <w:rsid w:val="000E3E3D"/>
    <w:rsid w:val="00103CF5"/>
    <w:rsid w:val="00133B32"/>
    <w:rsid w:val="00135E2D"/>
    <w:rsid w:val="00176BDB"/>
    <w:rsid w:val="001A4089"/>
    <w:rsid w:val="001C090A"/>
    <w:rsid w:val="002019E2"/>
    <w:rsid w:val="002060B0"/>
    <w:rsid w:val="00247428"/>
    <w:rsid w:val="0025304E"/>
    <w:rsid w:val="00290C1E"/>
    <w:rsid w:val="00293220"/>
    <w:rsid w:val="002A4552"/>
    <w:rsid w:val="002B551F"/>
    <w:rsid w:val="002C603E"/>
    <w:rsid w:val="002F52D2"/>
    <w:rsid w:val="00320B2A"/>
    <w:rsid w:val="00327544"/>
    <w:rsid w:val="003312F8"/>
    <w:rsid w:val="00342047"/>
    <w:rsid w:val="0035736C"/>
    <w:rsid w:val="003767CD"/>
    <w:rsid w:val="00380A67"/>
    <w:rsid w:val="00381C98"/>
    <w:rsid w:val="003859BE"/>
    <w:rsid w:val="003A030A"/>
    <w:rsid w:val="003B65D1"/>
    <w:rsid w:val="003D29EE"/>
    <w:rsid w:val="003E3463"/>
    <w:rsid w:val="003F5108"/>
    <w:rsid w:val="0041577A"/>
    <w:rsid w:val="00430F26"/>
    <w:rsid w:val="00436447"/>
    <w:rsid w:val="00457F2D"/>
    <w:rsid w:val="004707A1"/>
    <w:rsid w:val="00480A69"/>
    <w:rsid w:val="00481505"/>
    <w:rsid w:val="00492767"/>
    <w:rsid w:val="004D0DF8"/>
    <w:rsid w:val="004F2F8E"/>
    <w:rsid w:val="004F561E"/>
    <w:rsid w:val="00510FAC"/>
    <w:rsid w:val="00531052"/>
    <w:rsid w:val="0054384C"/>
    <w:rsid w:val="00580D9A"/>
    <w:rsid w:val="005B16F3"/>
    <w:rsid w:val="005D26E4"/>
    <w:rsid w:val="005E164F"/>
    <w:rsid w:val="00641C7B"/>
    <w:rsid w:val="00673499"/>
    <w:rsid w:val="006B25D7"/>
    <w:rsid w:val="006C2BC5"/>
    <w:rsid w:val="006D6109"/>
    <w:rsid w:val="006D6AE6"/>
    <w:rsid w:val="00713592"/>
    <w:rsid w:val="007267A7"/>
    <w:rsid w:val="007440BD"/>
    <w:rsid w:val="0075454F"/>
    <w:rsid w:val="00761814"/>
    <w:rsid w:val="0077642B"/>
    <w:rsid w:val="00783132"/>
    <w:rsid w:val="00794928"/>
    <w:rsid w:val="007C361F"/>
    <w:rsid w:val="007E1796"/>
    <w:rsid w:val="008469BB"/>
    <w:rsid w:val="00876FC4"/>
    <w:rsid w:val="00882E53"/>
    <w:rsid w:val="00885CB9"/>
    <w:rsid w:val="00885E04"/>
    <w:rsid w:val="008B03C6"/>
    <w:rsid w:val="008B0EB9"/>
    <w:rsid w:val="008C3C88"/>
    <w:rsid w:val="008D6948"/>
    <w:rsid w:val="0092464A"/>
    <w:rsid w:val="00927B14"/>
    <w:rsid w:val="009347AA"/>
    <w:rsid w:val="009366ED"/>
    <w:rsid w:val="00942E04"/>
    <w:rsid w:val="009433F1"/>
    <w:rsid w:val="00945616"/>
    <w:rsid w:val="0095353F"/>
    <w:rsid w:val="00972D99"/>
    <w:rsid w:val="00983BA5"/>
    <w:rsid w:val="0099547F"/>
    <w:rsid w:val="009F7ED5"/>
    <w:rsid w:val="00A10D05"/>
    <w:rsid w:val="00A13E04"/>
    <w:rsid w:val="00A418B7"/>
    <w:rsid w:val="00A429AF"/>
    <w:rsid w:val="00A67926"/>
    <w:rsid w:val="00A7338E"/>
    <w:rsid w:val="00A77B3E"/>
    <w:rsid w:val="00AC6DD1"/>
    <w:rsid w:val="00AD3F2D"/>
    <w:rsid w:val="00AF7600"/>
    <w:rsid w:val="00B2651A"/>
    <w:rsid w:val="00B26B69"/>
    <w:rsid w:val="00B82B56"/>
    <w:rsid w:val="00B858A2"/>
    <w:rsid w:val="00BC279C"/>
    <w:rsid w:val="00BC5CAE"/>
    <w:rsid w:val="00BC6AAD"/>
    <w:rsid w:val="00BF5B13"/>
    <w:rsid w:val="00C0473E"/>
    <w:rsid w:val="00C07CAA"/>
    <w:rsid w:val="00C16E1E"/>
    <w:rsid w:val="00C21477"/>
    <w:rsid w:val="00C320E3"/>
    <w:rsid w:val="00C62E19"/>
    <w:rsid w:val="00CA4FD9"/>
    <w:rsid w:val="00CA4FFC"/>
    <w:rsid w:val="00CC7B20"/>
    <w:rsid w:val="00CE56BC"/>
    <w:rsid w:val="00CF062E"/>
    <w:rsid w:val="00D05A05"/>
    <w:rsid w:val="00D13761"/>
    <w:rsid w:val="00D3444F"/>
    <w:rsid w:val="00D62F0E"/>
    <w:rsid w:val="00D90F37"/>
    <w:rsid w:val="00DA7408"/>
    <w:rsid w:val="00DB6DCE"/>
    <w:rsid w:val="00DE63EF"/>
    <w:rsid w:val="00DF2CD9"/>
    <w:rsid w:val="00E102BA"/>
    <w:rsid w:val="00E140EA"/>
    <w:rsid w:val="00E23D40"/>
    <w:rsid w:val="00E25CE7"/>
    <w:rsid w:val="00E67AD2"/>
    <w:rsid w:val="00E90041"/>
    <w:rsid w:val="00EA6130"/>
    <w:rsid w:val="00EB6D51"/>
    <w:rsid w:val="00EC17C3"/>
    <w:rsid w:val="00EE1518"/>
    <w:rsid w:val="00F32B17"/>
    <w:rsid w:val="00F5648B"/>
    <w:rsid w:val="00F70978"/>
    <w:rsid w:val="00FA018E"/>
    <w:rsid w:val="00FD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04E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25D7"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25D7"/>
    <w:p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6B25D7"/>
    <w:pPr>
      <w:ind w:left="851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B25D7"/>
    <w:p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25D7"/>
    <w:pPr>
      <w:ind w:firstLine="709"/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B25D7"/>
    <w:p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18B7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418B7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418B7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418B7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418B7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418B7"/>
    <w:rPr>
      <w:rFonts w:ascii="Calibri" w:hAnsi="Calibri" w:cs="Times New Roman"/>
      <w:b/>
      <w:bCs/>
      <w:color w:val="000000"/>
    </w:rPr>
  </w:style>
  <w:style w:type="character" w:styleId="Hyperlink">
    <w:name w:val="Hyperlink"/>
    <w:basedOn w:val="DefaultParagraphFont"/>
    <w:uiPriority w:val="99"/>
    <w:rsid w:val="00AD3F2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D3F2D"/>
    <w:rPr>
      <w:rFonts w:cs="Times New Roman"/>
      <w:color w:val="800080"/>
      <w:u w:val="single"/>
    </w:rPr>
  </w:style>
  <w:style w:type="paragraph" w:customStyle="1" w:styleId="u">
    <w:name w:val="u"/>
    <w:basedOn w:val="Normal"/>
    <w:uiPriority w:val="99"/>
    <w:rsid w:val="005E16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uiPriority w:val="99"/>
    <w:rsid w:val="005E164F"/>
  </w:style>
  <w:style w:type="character" w:styleId="Strong">
    <w:name w:val="Strong"/>
    <w:basedOn w:val="DefaultParagraphFont"/>
    <w:uiPriority w:val="99"/>
    <w:qFormat/>
    <w:rsid w:val="0054384C"/>
    <w:rPr>
      <w:rFonts w:cs="Times New Roman"/>
      <w:b/>
    </w:rPr>
  </w:style>
  <w:style w:type="paragraph" w:customStyle="1" w:styleId="f">
    <w:name w:val="f"/>
    <w:basedOn w:val="Normal"/>
    <w:uiPriority w:val="99"/>
    <w:rsid w:val="0054384C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rsid w:val="00BC6A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C6AAD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BC6A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AAD"/>
    <w:rPr>
      <w:rFonts w:cs="Times New Roman"/>
      <w:color w:val="000000"/>
      <w:sz w:val="28"/>
    </w:rPr>
  </w:style>
  <w:style w:type="character" w:styleId="CommentReference">
    <w:name w:val="annotation reference"/>
    <w:basedOn w:val="DefaultParagraphFont"/>
    <w:uiPriority w:val="99"/>
    <w:rsid w:val="00BC6AAD"/>
    <w:rPr>
      <w:rFonts w:cs="Times New Roman"/>
      <w:sz w:val="16"/>
    </w:rPr>
  </w:style>
  <w:style w:type="character" w:customStyle="1" w:styleId="apple-style-span">
    <w:name w:val="apple-style-span"/>
    <w:basedOn w:val="DefaultParagraphFont"/>
    <w:uiPriority w:val="99"/>
    <w:rsid w:val="00BC6AAD"/>
    <w:rPr>
      <w:rFonts w:cs="Times New Roman"/>
    </w:rPr>
  </w:style>
  <w:style w:type="paragraph" w:styleId="NormalWeb">
    <w:name w:val="Normal (Web)"/>
    <w:basedOn w:val="Normal"/>
    <w:uiPriority w:val="99"/>
    <w:rsid w:val="00E25CE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B26B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14</Pages>
  <Words>4869</Words>
  <Characters>27758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Colour</dc:creator>
  <cp:keywords/>
  <dc:description/>
  <cp:lastModifiedBy>User</cp:lastModifiedBy>
  <cp:revision>7</cp:revision>
  <cp:lastPrinted>2017-12-07T03:10:00Z</cp:lastPrinted>
  <dcterms:created xsi:type="dcterms:W3CDTF">2018-06-04T04:59:00Z</dcterms:created>
  <dcterms:modified xsi:type="dcterms:W3CDTF">2018-06-08T02:57:00Z</dcterms:modified>
</cp:coreProperties>
</file>